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40B479" w14:textId="77777777" w:rsidR="002D2B28" w:rsidRDefault="008A1275" w:rsidP="00EC7FB3">
      <w:pPr>
        <w:pStyle w:val="Heading1"/>
      </w:pPr>
      <w:bookmarkStart w:id="0" w:name="_Toc263930658"/>
      <w:r w:rsidRPr="00D438F2">
        <w:t>Lesso</w:t>
      </w:r>
      <w:bookmarkEnd w:id="0"/>
      <w:r w:rsidR="00914D30">
        <w:t>n 3: Matter Cycles and Energy Flows in Ecosystems</w:t>
      </w:r>
    </w:p>
    <w:p w14:paraId="3B58663E" w14:textId="77777777" w:rsidR="00FB0BBF" w:rsidRPr="008B694A" w:rsidRDefault="004518D4" w:rsidP="00B71E67">
      <w:pPr>
        <w:pStyle w:val="Heading2"/>
      </w:pPr>
      <w:r>
        <w:rPr>
          <w:noProof/>
          <w:color w:val="FF0000"/>
        </w:rPr>
        <mc:AlternateContent>
          <mc:Choice Requires="wps">
            <w:drawing>
              <wp:anchor distT="0" distB="0" distL="114300" distR="114300" simplePos="0" relativeHeight="251659264" behindDoc="0" locked="0" layoutInCell="1" allowOverlap="1" wp14:anchorId="424E21ED" wp14:editId="787F9AE6">
                <wp:simplePos x="0" y="0"/>
                <wp:positionH relativeFrom="column">
                  <wp:posOffset>5096510</wp:posOffset>
                </wp:positionH>
                <wp:positionV relativeFrom="paragraph">
                  <wp:posOffset>185420</wp:posOffset>
                </wp:positionV>
                <wp:extent cx="1215390" cy="570230"/>
                <wp:effectExtent l="0" t="0" r="16510" b="13970"/>
                <wp:wrapSquare wrapText="bothSides"/>
                <wp:docPr id="1" name="Text Box 1"/>
                <wp:cNvGraphicFramePr/>
                <a:graphic xmlns:a="http://schemas.openxmlformats.org/drawingml/2006/main">
                  <a:graphicData uri="http://schemas.microsoft.com/office/word/2010/wordprocessingShape">
                    <wps:wsp>
                      <wps:cNvSpPr txBox="1"/>
                      <wps:spPr>
                        <a:xfrm>
                          <a:off x="0" y="0"/>
                          <a:ext cx="1215390" cy="570230"/>
                        </a:xfrm>
                        <a:prstGeom prst="rect">
                          <a:avLst/>
                        </a:prstGeom>
                        <a:solidFill>
                          <a:schemeClr val="lt1"/>
                        </a:solidFill>
                        <a:ln w="6350">
                          <a:solidFill>
                            <a:prstClr val="black"/>
                          </a:solidFill>
                        </a:ln>
                      </wps:spPr>
                      <wps:txbx>
                        <w:txbxContent>
                          <w:p w14:paraId="4924CAD2" w14:textId="77777777" w:rsidR="00FC508E" w:rsidRDefault="00FC508E" w:rsidP="004518D4">
                            <w:r>
                              <w:t>Download PDF of Lesson 3 Teacher’s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4E21ED" id="_x0000_t202" coordsize="21600,21600" o:spt="202" path="m,l,21600r21600,l21600,xe">
                <v:stroke joinstyle="miter"/>
                <v:path gradientshapeok="t" o:connecttype="rect"/>
              </v:shapetype>
              <v:shape id="Text Box 1" o:spid="_x0000_s1026" type="#_x0000_t202" style="position:absolute;margin-left:401.3pt;margin-top:14.6pt;width:95.7pt;height:44.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" fillcolor="white [3201]" strokeweight=".5pt">
                <v:textbox>
                  <w:txbxContent>
                    <w:p w14:paraId="4924CAD2" w14:textId="77777777" w:rsidR="00FC508E" w:rsidRDefault="00FC508E" w:rsidP="004518D4">
                      <w:r>
                        <w:t>Download PDF of Lesson 3 Teacher’s Guide</w:t>
                      </w:r>
                    </w:p>
                  </w:txbxContent>
                </v:textbox>
                <w10:wrap type="square"/>
              </v:shape>
            </w:pict>
          </mc:Fallback>
        </mc:AlternateContent>
      </w:r>
      <w:r w:rsidR="00B71E67" w:rsidRPr="00B71E67">
        <w:rPr>
          <w:color w:val="FF0000"/>
        </w:rPr>
        <w:t xml:space="preserve">Tab 1: </w:t>
      </w:r>
      <w:r w:rsidR="00FB0BBF" w:rsidRPr="008B694A">
        <w:t>Overview</w:t>
      </w:r>
    </w:p>
    <w:p w14:paraId="49571BA9" w14:textId="3FCB7920" w:rsidR="00914D30" w:rsidRPr="009C20CE" w:rsidRDefault="00914D30" w:rsidP="00914D30">
      <w:pPr>
        <w:ind w:right="36"/>
      </w:pPr>
      <w:r w:rsidRPr="009C20CE">
        <w:t>In Lesson 2</w:t>
      </w:r>
      <w:r w:rsidR="00936E37">
        <w:t>,</w:t>
      </w:r>
      <w:r w:rsidRPr="009C20CE">
        <w:t xml:space="preserve"> students </w:t>
      </w:r>
      <w:r>
        <w:t>identified</w:t>
      </w:r>
      <w:r w:rsidRPr="009C20CE">
        <w:t xml:space="preserve"> </w:t>
      </w:r>
      <w:r>
        <w:t>a</w:t>
      </w:r>
      <w:r w:rsidRPr="009C20CE">
        <w:t xml:space="preserve"> pattern of the </w:t>
      </w:r>
      <w:r w:rsidR="001537AD">
        <w:t>organic matter</w:t>
      </w:r>
      <w:r w:rsidR="001537AD" w:rsidRPr="009C20CE">
        <w:t xml:space="preserve"> </w:t>
      </w:r>
      <w:r w:rsidRPr="009C20CE">
        <w:t xml:space="preserve">pyramid in </w:t>
      </w:r>
      <w:r>
        <w:t xml:space="preserve">a meadow </w:t>
      </w:r>
      <w:r w:rsidRPr="009C20CE">
        <w:t>ecosystem. In Lesson 3</w:t>
      </w:r>
      <w:r w:rsidR="00FC508E">
        <w:t>,</w:t>
      </w:r>
      <w:r w:rsidRPr="009C20CE">
        <w:t xml:space="preserve"> they </w:t>
      </w:r>
      <w:r w:rsidRPr="009F7A8B">
        <w:t>explain</w:t>
      </w:r>
      <w:r w:rsidRPr="009C20CE">
        <w:t xml:space="preserve"> why that pattern exists by tracing matter and</w:t>
      </w:r>
      <w:r>
        <w:t xml:space="preserve"> energy and connecting scales: </w:t>
      </w:r>
      <w:r w:rsidRPr="009C20CE">
        <w:t xml:space="preserve">(a) matter cycling and energy flow among carbon pools at the ecosystem scale, (b) growth, life functions, and death of organisms at the macroscopic scale, and (c) carbon-transforming processes (photosynthesis, biosynthesis, digestion, cellular respiration) at the atomic-molecular scale.  </w:t>
      </w:r>
    </w:p>
    <w:p w14:paraId="2DCCF2A5" w14:textId="77777777" w:rsidR="00B73198" w:rsidRPr="00EC54BE" w:rsidRDefault="00B977E7" w:rsidP="00EC54BE">
      <w:pPr>
        <w:pStyle w:val="Heading3"/>
      </w:pPr>
      <w:r w:rsidRPr="00EC54BE">
        <w:t>Guiding Question</w:t>
      </w:r>
      <w:r w:rsidR="00B73198" w:rsidRPr="00EC54BE">
        <w:t xml:space="preserve"> </w:t>
      </w:r>
    </w:p>
    <w:p w14:paraId="2A856C06" w14:textId="77777777" w:rsidR="00914D30" w:rsidRPr="009C20CE" w:rsidRDefault="00914D30" w:rsidP="00914D30">
      <w:pPr>
        <w:pStyle w:val="List1"/>
      </w:pPr>
      <w:r w:rsidRPr="009C20CE">
        <w:t>How do carbon atoms and energy move through an ecosystem?</w:t>
      </w:r>
    </w:p>
    <w:p w14:paraId="5B8DF1FA" w14:textId="77777777" w:rsidR="00B977E7" w:rsidRDefault="00B977E7" w:rsidP="00EC7FB3">
      <w:pPr>
        <w:pStyle w:val="Heading3"/>
        <w:rPr>
          <w:color w:val="FF0000"/>
        </w:rPr>
      </w:pPr>
      <w:r w:rsidRPr="00D438F2">
        <w:t xml:space="preserve">Activities in this </w:t>
      </w:r>
      <w:r w:rsidR="008A1275" w:rsidRPr="00D438F2">
        <w:t>Lesson</w:t>
      </w:r>
      <w:r w:rsidR="00174185">
        <w:t xml:space="preserve"> </w:t>
      </w:r>
    </w:p>
    <w:p w14:paraId="6F88EED1" w14:textId="39894DB5" w:rsidR="00914D30" w:rsidRDefault="00914D30" w:rsidP="00914D30">
      <w:pPr>
        <w:pStyle w:val="List1"/>
        <w:numPr>
          <w:ilvl w:val="0"/>
          <w:numId w:val="1"/>
        </w:numPr>
        <w:spacing w:after="0"/>
      </w:pPr>
      <w:r w:rsidRPr="009C20CE">
        <w:t xml:space="preserve">Activity 3.1: </w:t>
      </w:r>
      <w:r w:rsidR="00952E2D">
        <w:t>Large-</w:t>
      </w:r>
      <w:r w:rsidR="00FC508E">
        <w:t>S</w:t>
      </w:r>
      <w:r w:rsidR="00952E2D">
        <w:t>cale Four Questions</w:t>
      </w:r>
      <w:r>
        <w:t xml:space="preserve"> (20 min)</w:t>
      </w:r>
    </w:p>
    <w:p w14:paraId="733EB073" w14:textId="6376FAE8" w:rsidR="00914D30" w:rsidRDefault="00914D30" w:rsidP="00914D30">
      <w:pPr>
        <w:pStyle w:val="List1"/>
        <w:numPr>
          <w:ilvl w:val="0"/>
          <w:numId w:val="1"/>
        </w:numPr>
        <w:spacing w:after="0"/>
      </w:pPr>
      <w:r>
        <w:t xml:space="preserve">Activity 3.2: </w:t>
      </w:r>
      <w:r w:rsidRPr="009C20CE">
        <w:t>Carbon Dice Game (30 min)</w:t>
      </w:r>
    </w:p>
    <w:p w14:paraId="4704149A" w14:textId="77777777" w:rsidR="00914D30" w:rsidRDefault="00914D30" w:rsidP="00914D30">
      <w:pPr>
        <w:pStyle w:val="List1"/>
        <w:numPr>
          <w:ilvl w:val="0"/>
          <w:numId w:val="1"/>
        </w:numPr>
        <w:spacing w:after="0"/>
      </w:pPr>
      <w:r>
        <w:t>Activity 3.3: Tracing Carbon Through Ecosystems (30 min)</w:t>
      </w:r>
    </w:p>
    <w:p w14:paraId="02973649" w14:textId="77777777" w:rsidR="00914D30" w:rsidRPr="009C20CE" w:rsidRDefault="00914D30" w:rsidP="00914D30">
      <w:pPr>
        <w:pStyle w:val="List1"/>
        <w:numPr>
          <w:ilvl w:val="0"/>
          <w:numId w:val="1"/>
        </w:numPr>
        <w:spacing w:after="0"/>
      </w:pPr>
      <w:r>
        <w:t>(Optional) Activity 3.4: What Happens to Soil Carbon? (30 min)</w:t>
      </w:r>
    </w:p>
    <w:p w14:paraId="7E0A35EE" w14:textId="77777777" w:rsidR="00914D30" w:rsidRDefault="00914D30" w:rsidP="00914D30">
      <w:pPr>
        <w:pStyle w:val="List1"/>
        <w:numPr>
          <w:ilvl w:val="0"/>
          <w:numId w:val="1"/>
        </w:numPr>
        <w:spacing w:after="0"/>
      </w:pPr>
      <w:r w:rsidRPr="009C20CE">
        <w:t>Activity 3.</w:t>
      </w:r>
      <w:r>
        <w:t>5</w:t>
      </w:r>
      <w:r w:rsidRPr="009C20CE">
        <w:t>: Tracing Energy Through an Ecosystem (30 min)</w:t>
      </w:r>
    </w:p>
    <w:p w14:paraId="68C3DA21" w14:textId="77777777" w:rsidR="00E07A5C" w:rsidRPr="00D438F2" w:rsidRDefault="00914D30" w:rsidP="00914D30">
      <w:pPr>
        <w:pStyle w:val="List1"/>
        <w:numPr>
          <w:ilvl w:val="0"/>
          <w:numId w:val="1"/>
        </w:numPr>
        <w:spacing w:after="0"/>
      </w:pPr>
      <w:r>
        <w:t>Activity 3.6: Explaining Patterns in Ecosystems (30 min)</w:t>
      </w:r>
    </w:p>
    <w:p w14:paraId="3C941FB2" w14:textId="71B7677B" w:rsidR="00ED775D" w:rsidRPr="00D438F2" w:rsidRDefault="00E6542A" w:rsidP="00ED775D">
      <w:pPr>
        <w:pStyle w:val="Heading3"/>
      </w:pPr>
      <w:r>
        <w:rPr>
          <w:noProof/>
        </w:rPr>
        <w:lastRenderedPageBreak/>
        <mc:AlternateContent>
          <mc:Choice Requires="wps">
            <w:drawing>
              <wp:anchor distT="0" distB="0" distL="114300" distR="114300" simplePos="0" relativeHeight="251665408" behindDoc="0" locked="0" layoutInCell="1" allowOverlap="1" wp14:anchorId="0C9B5A9B" wp14:editId="12D4BC4F">
                <wp:simplePos x="0" y="0"/>
                <wp:positionH relativeFrom="column">
                  <wp:posOffset>1982177</wp:posOffset>
                </wp:positionH>
                <wp:positionV relativeFrom="paragraph">
                  <wp:posOffset>-254586</wp:posOffset>
                </wp:positionV>
                <wp:extent cx="924560" cy="924560"/>
                <wp:effectExtent l="12700" t="12700" r="510540" b="40640"/>
                <wp:wrapNone/>
                <wp:docPr id="6" name="Oval Callou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4560" cy="924560"/>
                        </a:xfrm>
                        <a:prstGeom prst="wedgeEllipseCallout">
                          <a:avLst>
                            <a:gd name="adj1" fmla="val 99276"/>
                            <a:gd name="adj2" fmla="val 48285"/>
                          </a:avLst>
                        </a:prstGeom>
                        <a:solidFill>
                          <a:schemeClr val="tx1">
                            <a:lumMod val="65000"/>
                            <a:lumOff val="35000"/>
                          </a:schemeClr>
                        </a:solidFill>
                        <a:ln w="9525">
                          <a:solidFill>
                            <a:schemeClr val="tx1">
                              <a:lumMod val="50000"/>
                              <a:lumOff val="50000"/>
                            </a:schemeClr>
                          </a:solidFill>
                          <a:miter lim="800000"/>
                          <a:headEnd/>
                          <a:tailEnd/>
                        </a:ln>
                        <a:effectLst>
                          <a:outerShdw dist="23000" dir="5400000" rotWithShape="0">
                            <a:srgbClr val="808080">
                              <a:alpha val="34998"/>
                            </a:srgbClr>
                          </a:outerShdw>
                        </a:effectLst>
                      </wps:spPr>
                      <wps:txbx>
                        <w:txbxContent>
                          <w:p w14:paraId="592BA0E1" w14:textId="77777777" w:rsidR="00FC508E" w:rsidRPr="003B3A3C" w:rsidRDefault="00FC508E" w:rsidP="0003250C">
                            <w:pPr>
                              <w:jc w:val="center"/>
                              <w:rPr>
                                <w:color w:val="FFFFFF" w:themeColor="background1"/>
                              </w:rPr>
                            </w:pPr>
                            <w:r w:rsidRPr="003B3A3C">
                              <w:rPr>
                                <w:color w:val="FFFFFF" w:themeColor="background1"/>
                              </w:rPr>
                              <w:t>You are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0C9B5A9B"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7" o:spid="_x0000_s1027" type="#_x0000_t63" style="position:absolute;margin-left:156.1pt;margin-top:-20.05pt;width:72.8pt;height:72.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" adj="32244,21230" fillcolor="#5a5a5a [2109]" strokecolor="gray [1629]">
                <v:shadow on="t" opacity="22936f" origin=",.5" offset="0,.63889mm"/>
                <v:textbox>
                  <w:txbxContent>
                    <w:p w14:paraId="592BA0E1" w14:textId="77777777" w:rsidR="00FC508E" w:rsidRPr="003B3A3C" w:rsidRDefault="00FC508E" w:rsidP="0003250C">
                      <w:pPr>
                        <w:jc w:val="center"/>
                        <w:rPr>
                          <w:color w:val="FFFFFF" w:themeColor="background1"/>
                        </w:rPr>
                      </w:pPr>
                      <w:r w:rsidRPr="003B3A3C">
                        <w:rPr>
                          <w:color w:val="FFFFFF" w:themeColor="background1"/>
                        </w:rPr>
                        <w:t>You are here</w:t>
                      </w:r>
                    </w:p>
                  </w:txbxContent>
                </v:textbox>
              </v:shape>
            </w:pict>
          </mc:Fallback>
        </mc:AlternateContent>
      </w:r>
      <w:r w:rsidR="00ED775D" w:rsidRPr="00D438F2">
        <w:t>Unit Map</w:t>
      </w:r>
    </w:p>
    <w:p w14:paraId="1990C53C" w14:textId="3773D4CC" w:rsidR="0003250C" w:rsidRDefault="0003250C" w:rsidP="00B71E67">
      <w:pPr>
        <w:pStyle w:val="Heading2"/>
        <w:rPr>
          <w:color w:val="FF0000"/>
        </w:rPr>
      </w:pPr>
      <w:r>
        <w:rPr>
          <w:noProof/>
          <w:color w:val="FF0000"/>
        </w:rPr>
        <w:drawing>
          <wp:inline distT="0" distB="0" distL="0" distR="0" wp14:anchorId="09111C5C" wp14:editId="1516F3DD">
            <wp:extent cx="5707776" cy="284777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9-11-17 at 11.33.38 AM.png"/>
                    <pic:cNvPicPr/>
                  </pic:nvPicPr>
                  <pic:blipFill>
                    <a:blip r:embed="rId8"/>
                    <a:stretch>
                      <a:fillRect/>
                    </a:stretch>
                  </pic:blipFill>
                  <pic:spPr>
                    <a:xfrm>
                      <a:off x="0" y="0"/>
                      <a:ext cx="5707776" cy="2847776"/>
                    </a:xfrm>
                    <a:prstGeom prst="rect">
                      <a:avLst/>
                    </a:prstGeom>
                  </pic:spPr>
                </pic:pic>
              </a:graphicData>
            </a:graphic>
          </wp:inline>
        </w:drawing>
      </w:r>
    </w:p>
    <w:p w14:paraId="61EB52E8" w14:textId="77777777" w:rsidR="00ED775D" w:rsidRDefault="00ED775D" w:rsidP="00B71E67">
      <w:pPr>
        <w:pStyle w:val="Heading2"/>
      </w:pPr>
      <w:r w:rsidRPr="00B71E67">
        <w:rPr>
          <w:color w:val="FF0000"/>
        </w:rPr>
        <w:t>Tab 2:</w:t>
      </w:r>
      <w:r>
        <w:t xml:space="preserve"> </w:t>
      </w:r>
      <w:r w:rsidR="00174185">
        <w:t>Learning Goals</w:t>
      </w:r>
    </w:p>
    <w:p w14:paraId="1BD86C65" w14:textId="77777777" w:rsidR="00B977E7" w:rsidRDefault="005C3DA1" w:rsidP="00AB472F">
      <w:pPr>
        <w:pStyle w:val="Heading3"/>
      </w:pPr>
      <w:r>
        <w:t>Target Performances</w:t>
      </w:r>
    </w:p>
    <w:tbl>
      <w:tblPr>
        <w:tblStyle w:val="TableGrid1"/>
        <w:tblW w:w="0" w:type="auto"/>
        <w:tblLook w:val="04A0" w:firstRow="1" w:lastRow="0" w:firstColumn="1" w:lastColumn="0" w:noHBand="0" w:noVBand="1"/>
      </w:tblPr>
      <w:tblGrid>
        <w:gridCol w:w="3993"/>
        <w:gridCol w:w="5357"/>
      </w:tblGrid>
      <w:tr w:rsidR="006445FF" w:rsidRPr="00895546" w14:paraId="744A57C3" w14:textId="77777777" w:rsidTr="00274C9E">
        <w:trPr>
          <w:tblHeader/>
        </w:trPr>
        <w:tc>
          <w:tcPr>
            <w:tcW w:w="3993" w:type="dxa"/>
          </w:tcPr>
          <w:p w14:paraId="58C31790" w14:textId="77777777" w:rsidR="006445FF" w:rsidRPr="00895546" w:rsidRDefault="006445FF" w:rsidP="00274C9E">
            <w:pPr>
              <w:pStyle w:val="Heading2"/>
              <w:spacing w:beforeLines="40" w:before="96" w:afterLines="40" w:after="96"/>
              <w:jc w:val="center"/>
              <w:outlineLvl w:val="1"/>
              <w:rPr>
                <w:sz w:val="24"/>
                <w:szCs w:val="24"/>
              </w:rPr>
            </w:pPr>
            <w:r w:rsidRPr="00895546">
              <w:rPr>
                <w:sz w:val="24"/>
                <w:szCs w:val="24"/>
              </w:rPr>
              <w:t>Activity</w:t>
            </w:r>
          </w:p>
        </w:tc>
        <w:tc>
          <w:tcPr>
            <w:tcW w:w="5357" w:type="dxa"/>
          </w:tcPr>
          <w:p w14:paraId="4F6BC3FB" w14:textId="77777777" w:rsidR="006445FF" w:rsidRPr="00895546" w:rsidRDefault="006445FF" w:rsidP="00274C9E">
            <w:pPr>
              <w:pStyle w:val="Heading2"/>
              <w:spacing w:beforeLines="40" w:before="96" w:afterLines="40" w:after="96"/>
              <w:jc w:val="center"/>
              <w:outlineLvl w:val="1"/>
              <w:rPr>
                <w:sz w:val="24"/>
                <w:szCs w:val="24"/>
              </w:rPr>
            </w:pPr>
            <w:r w:rsidRPr="00895546">
              <w:rPr>
                <w:sz w:val="24"/>
                <w:szCs w:val="24"/>
              </w:rPr>
              <w:t>Target Performance</w:t>
            </w:r>
          </w:p>
        </w:tc>
      </w:tr>
    </w:tbl>
    <w:tbl>
      <w:tblPr>
        <w:tblStyle w:val="TableGrid"/>
        <w:tblW w:w="0" w:type="auto"/>
        <w:tblLook w:val="04A0" w:firstRow="1" w:lastRow="0" w:firstColumn="1" w:lastColumn="0" w:noHBand="0" w:noVBand="1"/>
      </w:tblPr>
      <w:tblGrid>
        <w:gridCol w:w="3993"/>
        <w:gridCol w:w="5357"/>
      </w:tblGrid>
      <w:tr w:rsidR="00F9513E" w:rsidRPr="00895546" w14:paraId="5402035F" w14:textId="77777777" w:rsidTr="00274C9E">
        <w:tc>
          <w:tcPr>
            <w:tcW w:w="9350" w:type="dxa"/>
            <w:gridSpan w:val="2"/>
            <w:shd w:val="clear" w:color="auto" w:fill="D9D9D9" w:themeFill="background1" w:themeFillShade="D9"/>
          </w:tcPr>
          <w:p w14:paraId="6315BD0A" w14:textId="77777777" w:rsidR="00F9513E" w:rsidRPr="00895546" w:rsidRDefault="00F9513E" w:rsidP="00274C9E">
            <w:pPr>
              <w:pStyle w:val="Heading2"/>
              <w:spacing w:beforeLines="40" w:before="96" w:afterLines="40" w:after="96"/>
              <w:jc w:val="center"/>
              <w:outlineLvl w:val="1"/>
              <w:rPr>
                <w:b w:val="0"/>
                <w:sz w:val="22"/>
              </w:rPr>
            </w:pPr>
            <w:r w:rsidRPr="00895546">
              <w:rPr>
                <w:b w:val="0"/>
                <w:sz w:val="22"/>
              </w:rPr>
              <w:t>Lesson 3 – Matter Cycles and Energy Flows in Ecosystems (students as explainers)</w:t>
            </w:r>
          </w:p>
        </w:tc>
      </w:tr>
      <w:tr w:rsidR="00F9513E" w:rsidRPr="00895546" w14:paraId="69749278" w14:textId="77777777" w:rsidTr="00274C9E">
        <w:tc>
          <w:tcPr>
            <w:tcW w:w="3993" w:type="dxa"/>
          </w:tcPr>
          <w:p w14:paraId="6C482C13" w14:textId="675DD635" w:rsidR="00F9513E" w:rsidRPr="00895546" w:rsidRDefault="00F9513E" w:rsidP="00274C9E">
            <w:pPr>
              <w:spacing w:before="120"/>
            </w:pPr>
            <w:r w:rsidRPr="00895546">
              <w:t xml:space="preserve">Activity 3.1: </w:t>
            </w:r>
            <w:r w:rsidR="00952E2D">
              <w:t>Large-</w:t>
            </w:r>
            <w:r w:rsidR="009F2939">
              <w:t>S</w:t>
            </w:r>
            <w:r w:rsidR="00952E2D">
              <w:t>cale Four Questions</w:t>
            </w:r>
          </w:p>
        </w:tc>
        <w:tc>
          <w:tcPr>
            <w:tcW w:w="5357" w:type="dxa"/>
          </w:tcPr>
          <w:p w14:paraId="27CFC991" w14:textId="77777777" w:rsidR="00F9513E" w:rsidRPr="00895546" w:rsidRDefault="00F9513E" w:rsidP="00274C9E">
            <w:pPr>
              <w:spacing w:beforeLines="40" w:before="96" w:afterLines="40" w:after="96"/>
            </w:pPr>
            <w:r w:rsidRPr="00895546">
              <w:t>Students identify carbon pools in ecosystems and processes that move carbon atoms from one pool to another.</w:t>
            </w:r>
          </w:p>
        </w:tc>
      </w:tr>
      <w:tr w:rsidR="00F9513E" w:rsidRPr="00895546" w14:paraId="7F29E81D" w14:textId="77777777" w:rsidTr="00274C9E">
        <w:tc>
          <w:tcPr>
            <w:tcW w:w="3993" w:type="dxa"/>
          </w:tcPr>
          <w:p w14:paraId="3823FAC8" w14:textId="77777777" w:rsidR="00F9513E" w:rsidRPr="00895546" w:rsidRDefault="00F9513E" w:rsidP="00274C9E">
            <w:pPr>
              <w:spacing w:before="120"/>
            </w:pPr>
            <w:r w:rsidRPr="00895546">
              <w:t xml:space="preserve">Activity 3.2: Carbon Dice Game </w:t>
            </w:r>
          </w:p>
        </w:tc>
        <w:tc>
          <w:tcPr>
            <w:tcW w:w="5357" w:type="dxa"/>
          </w:tcPr>
          <w:p w14:paraId="5758A7CB" w14:textId="77777777" w:rsidR="00F9513E" w:rsidRPr="00895546" w:rsidRDefault="00F9513E" w:rsidP="00274C9E">
            <w:pPr>
              <w:spacing w:beforeLines="40" w:before="96" w:afterLines="40" w:after="96"/>
            </w:pPr>
            <w:r w:rsidRPr="00895546">
              <w:t>Students record and share data about their movement to different carbon pools when they play the role of carbon atoms in an ecosystem (the Carbon Dice Game).</w:t>
            </w:r>
          </w:p>
        </w:tc>
      </w:tr>
      <w:tr w:rsidR="00F9513E" w:rsidRPr="00895546" w14:paraId="74E9977C" w14:textId="77777777" w:rsidTr="00274C9E">
        <w:tc>
          <w:tcPr>
            <w:tcW w:w="3993" w:type="dxa"/>
          </w:tcPr>
          <w:p w14:paraId="05BAAAC8" w14:textId="15EFA378" w:rsidR="00F9513E" w:rsidRPr="00895546" w:rsidRDefault="00F9513E" w:rsidP="00274C9E">
            <w:pPr>
              <w:spacing w:before="120"/>
            </w:pPr>
            <w:r w:rsidRPr="00895546">
              <w:t xml:space="preserve">Activity 3.3: Tracing Carbon Through </w:t>
            </w:r>
            <w:r w:rsidR="00300262">
              <w:t xml:space="preserve">an </w:t>
            </w:r>
            <w:r w:rsidRPr="00895546">
              <w:t>Ecosystem</w:t>
            </w:r>
          </w:p>
        </w:tc>
        <w:tc>
          <w:tcPr>
            <w:tcW w:w="5357" w:type="dxa"/>
          </w:tcPr>
          <w:p w14:paraId="65367313" w14:textId="77777777" w:rsidR="00F9513E" w:rsidRPr="00895546" w:rsidRDefault="00F9513E" w:rsidP="00274C9E">
            <w:pPr>
              <w:spacing w:beforeLines="40" w:before="96" w:afterLines="40" w:after="96"/>
            </w:pPr>
            <w:r w:rsidRPr="00895546">
              <w:t>Students name carbon pools and the processes that move carbon atoms among pools in terrestrial ecosystems.</w:t>
            </w:r>
          </w:p>
        </w:tc>
      </w:tr>
      <w:tr w:rsidR="00F9513E" w:rsidRPr="00895546" w14:paraId="62CE4CAE" w14:textId="77777777" w:rsidTr="00274C9E">
        <w:tc>
          <w:tcPr>
            <w:tcW w:w="3993" w:type="dxa"/>
          </w:tcPr>
          <w:p w14:paraId="40656C5A" w14:textId="255F01DF" w:rsidR="00F9513E" w:rsidRPr="00895546" w:rsidRDefault="00F9513E" w:rsidP="00274C9E">
            <w:pPr>
              <w:spacing w:before="120"/>
            </w:pPr>
            <w:r w:rsidRPr="00895546">
              <w:t xml:space="preserve">(Optional) Activity 3.4: What Happens to Soil Carbon? </w:t>
            </w:r>
          </w:p>
        </w:tc>
        <w:tc>
          <w:tcPr>
            <w:tcW w:w="5357" w:type="dxa"/>
          </w:tcPr>
          <w:p w14:paraId="0DFA9FBA" w14:textId="77777777" w:rsidR="00F9513E" w:rsidRPr="00895546" w:rsidRDefault="00F9513E" w:rsidP="00274C9E">
            <w:pPr>
              <w:spacing w:beforeLines="40" w:before="96" w:afterLines="40" w:after="96"/>
            </w:pPr>
            <w:r w:rsidRPr="00895546">
              <w:t>Students explain the role of detritus and detritus-based food chains in ecosystems.</w:t>
            </w:r>
          </w:p>
        </w:tc>
      </w:tr>
      <w:tr w:rsidR="00F9513E" w:rsidRPr="00895546" w14:paraId="570F207D" w14:textId="77777777" w:rsidTr="00274C9E">
        <w:tc>
          <w:tcPr>
            <w:tcW w:w="3993" w:type="dxa"/>
          </w:tcPr>
          <w:p w14:paraId="1F608C33" w14:textId="77777777" w:rsidR="00F9513E" w:rsidRPr="00895546" w:rsidRDefault="00F9513E" w:rsidP="00274C9E">
            <w:pPr>
              <w:spacing w:before="120"/>
            </w:pPr>
            <w:r w:rsidRPr="00895546">
              <w:t xml:space="preserve">Activity 3.5: Tracing Energy Through an Ecosystem </w:t>
            </w:r>
          </w:p>
        </w:tc>
        <w:tc>
          <w:tcPr>
            <w:tcW w:w="5357" w:type="dxa"/>
          </w:tcPr>
          <w:p w14:paraId="55EF43F6" w14:textId="77777777" w:rsidR="00F9513E" w:rsidRPr="00895546" w:rsidRDefault="00F9513E" w:rsidP="00274C9E">
            <w:pPr>
              <w:spacing w:beforeLines="40" w:before="96" w:afterLines="40" w:after="96"/>
            </w:pPr>
            <w:r w:rsidRPr="00895546">
              <w:t>Students trace changes in energy and energy flow through carbon pools in ecosystems.</w:t>
            </w:r>
          </w:p>
        </w:tc>
      </w:tr>
      <w:tr w:rsidR="00F9513E" w:rsidRPr="00895546" w14:paraId="22FD5C30" w14:textId="77777777" w:rsidTr="00274C9E">
        <w:tc>
          <w:tcPr>
            <w:tcW w:w="3993" w:type="dxa"/>
          </w:tcPr>
          <w:p w14:paraId="7A5E395E" w14:textId="77777777" w:rsidR="00F9513E" w:rsidRPr="00895546" w:rsidRDefault="00F9513E" w:rsidP="00274C9E">
            <w:pPr>
              <w:spacing w:before="120"/>
            </w:pPr>
            <w:r w:rsidRPr="00895546">
              <w:t xml:space="preserve">Activity 3.6: Explaining Patterns in Ecosystems </w:t>
            </w:r>
          </w:p>
        </w:tc>
        <w:tc>
          <w:tcPr>
            <w:tcW w:w="5357" w:type="dxa"/>
          </w:tcPr>
          <w:p w14:paraId="0BCBC2D0" w14:textId="77777777" w:rsidR="00F9513E" w:rsidRPr="00895546" w:rsidRDefault="00F9513E" w:rsidP="00274C9E">
            <w:pPr>
              <w:spacing w:beforeLines="40" w:before="96" w:afterLines="40" w:after="96"/>
            </w:pPr>
            <w:r w:rsidRPr="00895546">
              <w:t>Students explain matter cycling and energy flow in ecosystems, answering the Carbon Pools Question, the Carbon Cycling Question, and the Energy Flow Question.</w:t>
            </w:r>
          </w:p>
        </w:tc>
      </w:tr>
    </w:tbl>
    <w:p w14:paraId="117F3723" w14:textId="77777777" w:rsidR="00B977E7" w:rsidRPr="00D438F2" w:rsidRDefault="00B977E7" w:rsidP="007C2011">
      <w:pPr>
        <w:pStyle w:val="Heading3"/>
      </w:pPr>
      <w:r w:rsidRPr="00D438F2">
        <w:lastRenderedPageBreak/>
        <w:t>NGSS Performance Expectations</w:t>
      </w:r>
    </w:p>
    <w:p w14:paraId="5872F163" w14:textId="77777777" w:rsidR="00914D30" w:rsidRPr="009C20CE" w:rsidRDefault="00914D30" w:rsidP="00914D30">
      <w:pPr>
        <w:rPr>
          <w:color w:val="0000FF"/>
          <w:u w:val="single"/>
        </w:rPr>
      </w:pPr>
      <w:r w:rsidRPr="009C20CE">
        <w:rPr>
          <w:b/>
        </w:rPr>
        <w:t>High School</w:t>
      </w:r>
    </w:p>
    <w:p w14:paraId="4CA33B3B" w14:textId="77777777" w:rsidR="00914D30" w:rsidRPr="009C20CE" w:rsidRDefault="00914D30" w:rsidP="00881F8B">
      <w:pPr>
        <w:pStyle w:val="ListParagraph"/>
        <w:numPr>
          <w:ilvl w:val="0"/>
          <w:numId w:val="4"/>
        </w:numPr>
        <w:ind w:right="36"/>
      </w:pPr>
      <w:r w:rsidRPr="009C20CE">
        <w:t>Chemical Reactions. HS-PS1-7. Use mathematical representations to support the claim that atoms, and therefore mass, are conserved during a chemical reaction.</w:t>
      </w:r>
    </w:p>
    <w:p w14:paraId="2D241F3A" w14:textId="77777777" w:rsidR="00914D30" w:rsidRPr="009C20CE" w:rsidRDefault="00914D30" w:rsidP="00881F8B">
      <w:pPr>
        <w:pStyle w:val="ListParagraph"/>
        <w:numPr>
          <w:ilvl w:val="0"/>
          <w:numId w:val="4"/>
        </w:numPr>
        <w:ind w:right="36"/>
      </w:pPr>
      <w:r w:rsidRPr="009C20CE">
        <w:t>Interdependent Relationships in Ecosystems. HS-LS2-1. Use mathematical and or computational representations to support explanations of factors that affect carrying capacity of ecosystems and different scales.</w:t>
      </w:r>
    </w:p>
    <w:p w14:paraId="5DCEB0E9" w14:textId="77777777" w:rsidR="00914D30" w:rsidRPr="009C20CE" w:rsidRDefault="00914D30" w:rsidP="00881F8B">
      <w:pPr>
        <w:pStyle w:val="ListParagraph"/>
        <w:numPr>
          <w:ilvl w:val="0"/>
          <w:numId w:val="4"/>
        </w:numPr>
        <w:ind w:right="36"/>
      </w:pPr>
      <w:r w:rsidRPr="009C20CE">
        <w:t xml:space="preserve">Interdependent Relationships in Ecosystems. HS-LS2-2. Use mathematical representations to support and revise explanations based on evidence about factors affecting biodiversity and populations in ecosystems at different scales. </w:t>
      </w:r>
    </w:p>
    <w:p w14:paraId="5D65C75D" w14:textId="77777777" w:rsidR="00914D30" w:rsidRPr="009C20CE" w:rsidRDefault="00914D30" w:rsidP="00881F8B">
      <w:pPr>
        <w:pStyle w:val="ListParagraph"/>
        <w:numPr>
          <w:ilvl w:val="0"/>
          <w:numId w:val="4"/>
        </w:numPr>
        <w:ind w:right="36"/>
      </w:pPr>
      <w:r w:rsidRPr="009C20CE">
        <w:t>Matter and Energy in Organisms and Ecosystems. HS-LS2-4. Use mathematical representations to support claims for the cycling of matter and flow of energy among organisms in an ecosystem.</w:t>
      </w:r>
    </w:p>
    <w:p w14:paraId="249E2A21" w14:textId="77777777" w:rsidR="00914D30" w:rsidRPr="009C20CE" w:rsidRDefault="00914D30" w:rsidP="00881F8B">
      <w:pPr>
        <w:pStyle w:val="ListParagraph"/>
        <w:numPr>
          <w:ilvl w:val="0"/>
          <w:numId w:val="4"/>
        </w:numPr>
        <w:ind w:right="36"/>
      </w:pPr>
      <w:r w:rsidRPr="009C20CE">
        <w:t>Matter and Energy in Organisms and Ecosystems. HS-LS2-5: Develop a model to illustrate the role of photosynthesis and cellular respiration in the cycling of carbon among the biosphere, atmosphere, hydrosphere, and geosphere.</w:t>
      </w:r>
    </w:p>
    <w:p w14:paraId="62C30AAE" w14:textId="77777777" w:rsidR="00914D30" w:rsidRPr="009C20CE" w:rsidRDefault="00914D30" w:rsidP="00881F8B">
      <w:pPr>
        <w:pStyle w:val="ListParagraph"/>
        <w:numPr>
          <w:ilvl w:val="0"/>
          <w:numId w:val="4"/>
        </w:numPr>
        <w:ind w:right="36"/>
      </w:pPr>
      <w:r w:rsidRPr="009C20CE">
        <w:t>Earth’s Systems. HS-ESS2-6. Develop a quantitative model to describe the cycling of carbon among the hydrosphere, atmosphere, geosphere, and biosphere.</w:t>
      </w:r>
    </w:p>
    <w:p w14:paraId="6F7D951E" w14:textId="77777777" w:rsidR="00914D30" w:rsidRPr="009C20CE" w:rsidRDefault="00914D30" w:rsidP="00914D30">
      <w:pPr>
        <w:pStyle w:val="List1"/>
        <w:ind w:left="0" w:firstLine="0"/>
        <w:rPr>
          <w:b/>
        </w:rPr>
      </w:pPr>
      <w:r w:rsidRPr="009C20CE">
        <w:rPr>
          <w:b/>
        </w:rPr>
        <w:t>Middle School</w:t>
      </w:r>
    </w:p>
    <w:p w14:paraId="3FCE8CEB" w14:textId="77777777" w:rsidR="00914D30" w:rsidRPr="009C20CE" w:rsidRDefault="00914D30" w:rsidP="00881F8B">
      <w:pPr>
        <w:pStyle w:val="ListParagraph"/>
        <w:numPr>
          <w:ilvl w:val="0"/>
          <w:numId w:val="5"/>
        </w:numPr>
        <w:ind w:right="36"/>
      </w:pPr>
      <w:r w:rsidRPr="009C20CE">
        <w:t>Matter and Energy in Organisms and Ecosystems. MS-LS2-1. Analyze and interpret data to provide evidence for the effects of resource availability on organisms and populations of organisms in an ecosystem.</w:t>
      </w:r>
    </w:p>
    <w:p w14:paraId="7200F84C" w14:textId="77777777" w:rsidR="00914D30" w:rsidRPr="009C20CE" w:rsidRDefault="00914D30" w:rsidP="00881F8B">
      <w:pPr>
        <w:pStyle w:val="ListParagraph"/>
        <w:numPr>
          <w:ilvl w:val="0"/>
          <w:numId w:val="5"/>
        </w:numPr>
        <w:ind w:right="36"/>
      </w:pPr>
      <w:r w:rsidRPr="009C20CE">
        <w:t>Interdependent Relationships in Ecosystems. MS-LS2-2. Construct an explanation that predicts patterns of interactions among organisms across multiple ecosystems.</w:t>
      </w:r>
    </w:p>
    <w:p w14:paraId="2A426F27" w14:textId="77777777" w:rsidR="00914D30" w:rsidRPr="009C20CE" w:rsidRDefault="00914D30" w:rsidP="00881F8B">
      <w:pPr>
        <w:pStyle w:val="ListParagraph"/>
        <w:numPr>
          <w:ilvl w:val="0"/>
          <w:numId w:val="5"/>
        </w:numPr>
        <w:ind w:right="36"/>
      </w:pPr>
      <w:r w:rsidRPr="009C20CE">
        <w:t>Matter and Energy in Organisms and Ecosystems. MS-LS2-3. Develop a model to describe the cycling of matter and flow of energy among living and nonliving parts of an ecosystem.</w:t>
      </w:r>
    </w:p>
    <w:p w14:paraId="51AEE23D" w14:textId="77777777" w:rsidR="00914D30" w:rsidRPr="009C20CE" w:rsidRDefault="00914D30" w:rsidP="00881F8B">
      <w:pPr>
        <w:pStyle w:val="ListParagraph"/>
        <w:numPr>
          <w:ilvl w:val="0"/>
          <w:numId w:val="5"/>
        </w:numPr>
        <w:ind w:right="36"/>
      </w:pPr>
      <w:r w:rsidRPr="009C20CE">
        <w:t>Matter and Energy in Organisms and Ecosystems. MS-LS2-4. Construct an argument supported by empirical evidence that changes to physical or biological components of an ecosystem affect populations.</w:t>
      </w:r>
    </w:p>
    <w:p w14:paraId="3D2A2B68" w14:textId="77777777" w:rsidR="00914D30" w:rsidRPr="009C20CE" w:rsidRDefault="00914D30" w:rsidP="00881F8B">
      <w:pPr>
        <w:pStyle w:val="ListParagraph"/>
        <w:numPr>
          <w:ilvl w:val="0"/>
          <w:numId w:val="5"/>
        </w:numPr>
        <w:ind w:right="36"/>
      </w:pPr>
      <w:r w:rsidRPr="009C20CE">
        <w:t>Matter and Energy in Organisms and Ecosystems. MS-LS1-6. Construct a scientific explanation based on evidence for the role of photosynthesis in the cycling of matter and flow of energy in and out of organisms.</w:t>
      </w:r>
    </w:p>
    <w:p w14:paraId="15D0082E" w14:textId="77777777" w:rsidR="00914D30" w:rsidRPr="009C20CE" w:rsidRDefault="00914D30" w:rsidP="00881F8B">
      <w:pPr>
        <w:pStyle w:val="ListParagraph"/>
        <w:numPr>
          <w:ilvl w:val="0"/>
          <w:numId w:val="5"/>
        </w:numPr>
        <w:ind w:right="36"/>
      </w:pPr>
      <w:r w:rsidRPr="009C20CE">
        <w:t>Earth’s Systems. MS-ESS2-1. Develop a model to describe the cycling of earth’s materials and the flow of energy that drives this process.</w:t>
      </w:r>
    </w:p>
    <w:p w14:paraId="68D6868E" w14:textId="77777777" w:rsidR="00914D30" w:rsidRPr="009C20CE" w:rsidRDefault="00914D30" w:rsidP="00881F8B">
      <w:pPr>
        <w:pStyle w:val="ListParagraph"/>
        <w:numPr>
          <w:ilvl w:val="0"/>
          <w:numId w:val="5"/>
        </w:numPr>
        <w:ind w:right="36"/>
      </w:pPr>
      <w:r w:rsidRPr="009C20CE">
        <w:t>Human Impacts. ESS3-4. Construct an argument supported by evidence for how increases in human population and per-capita consumption of natural resources impact Earth’s systems.</w:t>
      </w:r>
    </w:p>
    <w:p w14:paraId="3413CB45" w14:textId="77777777" w:rsidR="00B977E7" w:rsidRDefault="00174185" w:rsidP="00B71E67">
      <w:pPr>
        <w:pStyle w:val="Heading2"/>
      </w:pPr>
      <w:r w:rsidRPr="00B71E67">
        <w:rPr>
          <w:color w:val="FF0000"/>
        </w:rPr>
        <w:t>Tab 3:</w:t>
      </w:r>
      <w:r>
        <w:t xml:space="preserve"> </w:t>
      </w:r>
      <w:r w:rsidR="00B977E7" w:rsidRPr="00D438F2">
        <w:t>Background Information</w:t>
      </w:r>
    </w:p>
    <w:p w14:paraId="7669DDC5" w14:textId="77777777" w:rsidR="00174185" w:rsidRPr="00174185" w:rsidRDefault="00CC2673" w:rsidP="00B71E67">
      <w:pPr>
        <w:pStyle w:val="Heading3"/>
      </w:pPr>
      <w:r w:rsidRPr="00BD606A">
        <w:rPr>
          <w:color w:val="00B050"/>
        </w:rPr>
        <w:t xml:space="preserve">Three-dimensional Learning Progression </w:t>
      </w:r>
      <w:r w:rsidRPr="00B71E67">
        <w:rPr>
          <w:color w:val="FF0000"/>
        </w:rPr>
        <w:t>(accordion)</w:t>
      </w:r>
    </w:p>
    <w:p w14:paraId="566DC840" w14:textId="35B9D566" w:rsidR="00E054C9" w:rsidRPr="00D46B85" w:rsidRDefault="00E054C9" w:rsidP="00E054C9">
      <w:pPr>
        <w:pStyle w:val="standard"/>
        <w:ind w:firstLine="0"/>
        <w:rPr>
          <w:rFonts w:cs="Arial"/>
          <w:szCs w:val="22"/>
        </w:rPr>
      </w:pPr>
      <w:bookmarkStart w:id="1" w:name="_Toc235692290"/>
      <w:r w:rsidRPr="00D46B85">
        <w:rPr>
          <w:rFonts w:cs="Arial"/>
          <w:szCs w:val="22"/>
        </w:rPr>
        <w:t>In Lesson 3</w:t>
      </w:r>
      <w:r w:rsidR="00FC508E">
        <w:rPr>
          <w:rFonts w:cs="Arial"/>
          <w:szCs w:val="22"/>
        </w:rPr>
        <w:t>,</w:t>
      </w:r>
      <w:r w:rsidRPr="00D46B85">
        <w:rPr>
          <w:rFonts w:cs="Arial"/>
          <w:szCs w:val="22"/>
        </w:rPr>
        <w:t xml:space="preserve"> students </w:t>
      </w:r>
      <w:r>
        <w:rPr>
          <w:rFonts w:cs="Arial"/>
          <w:szCs w:val="22"/>
        </w:rPr>
        <w:t xml:space="preserve">develop complete explanations for what causes the organic matter pyramid, the key pattern in ecosystems they examined in Lesson 2. Using carbon pools as a context, students </w:t>
      </w:r>
      <w:r w:rsidRPr="00D46B85">
        <w:rPr>
          <w:rFonts w:cs="Arial"/>
          <w:szCs w:val="22"/>
        </w:rPr>
        <w:t xml:space="preserve">trace matter through representations that connect carbon-transforming processes at the atomic-molecular, organismal, and ecosystem scales, and they consider the differences between matter cycling and energy flow through ecosystems.  </w:t>
      </w:r>
    </w:p>
    <w:p w14:paraId="4CA8187D" w14:textId="77777777" w:rsidR="00AB0FAB" w:rsidRPr="00D438F2" w:rsidRDefault="00AB0FAB" w:rsidP="00B71E67">
      <w:pPr>
        <w:pStyle w:val="Heading3"/>
      </w:pPr>
      <w:r>
        <w:lastRenderedPageBreak/>
        <w:t xml:space="preserve">Key Ideas and Practices for Each Activity </w:t>
      </w:r>
      <w:r w:rsidRPr="00B71E67">
        <w:rPr>
          <w:color w:val="FF0000"/>
        </w:rPr>
        <w:t>(accordion)</w:t>
      </w:r>
    </w:p>
    <w:p w14:paraId="67C05A0F" w14:textId="32AB715B" w:rsidR="00E054C9" w:rsidRPr="00D46B85" w:rsidRDefault="00E054C9" w:rsidP="00E054C9">
      <w:pPr>
        <w:pStyle w:val="standard"/>
        <w:ind w:firstLine="0"/>
        <w:rPr>
          <w:rFonts w:cs="Arial"/>
          <w:szCs w:val="22"/>
        </w:rPr>
      </w:pPr>
      <w:r>
        <w:rPr>
          <w:rFonts w:cs="Arial"/>
          <w:szCs w:val="22"/>
        </w:rPr>
        <w:t>Activity 3.1</w:t>
      </w:r>
      <w:r w:rsidR="00274C9E">
        <w:rPr>
          <w:rFonts w:cs="Arial"/>
          <w:szCs w:val="22"/>
        </w:rPr>
        <w:t xml:space="preserve"> </w:t>
      </w:r>
      <w:r w:rsidR="00274C9E">
        <w:t>Large-</w:t>
      </w:r>
      <w:r w:rsidR="009F2939">
        <w:t>S</w:t>
      </w:r>
      <w:r w:rsidR="00274C9E">
        <w:t>cale Four Questions</w:t>
      </w:r>
      <w:r>
        <w:rPr>
          <w:rFonts w:cs="Arial"/>
          <w:szCs w:val="22"/>
        </w:rPr>
        <w:t xml:space="preserve"> introduces students to the carbon pools: atmosphere, soil, producer, herbivore, and carnivore. They further simplify these into two groups: “organic matter” and “inorganic matter” pools to help distinguish between pools with CO</w:t>
      </w:r>
      <w:r w:rsidRPr="00C80F71">
        <w:rPr>
          <w:rFonts w:cs="Arial"/>
          <w:szCs w:val="22"/>
          <w:vertAlign w:val="subscript"/>
        </w:rPr>
        <w:t>2</w:t>
      </w:r>
      <w:r>
        <w:rPr>
          <w:rFonts w:cs="Arial"/>
          <w:szCs w:val="22"/>
        </w:rPr>
        <w:t xml:space="preserve"> and pools with C-C and C-H bonds. These pools become the context through which matter and energy move throughout the rest of the unit. This forms a foundation for answering the Four Questions for the Large Scale: The Carbon Pools Question, the Carbon </w:t>
      </w:r>
      <w:r w:rsidR="00FC508E">
        <w:rPr>
          <w:rFonts w:cs="Arial"/>
          <w:szCs w:val="22"/>
        </w:rPr>
        <w:t xml:space="preserve">Cycling </w:t>
      </w:r>
      <w:r>
        <w:rPr>
          <w:rFonts w:cs="Arial"/>
          <w:szCs w:val="22"/>
        </w:rPr>
        <w:t>Question, the Energy</w:t>
      </w:r>
      <w:r w:rsidR="00FC508E">
        <w:rPr>
          <w:rFonts w:cs="Arial"/>
          <w:szCs w:val="22"/>
        </w:rPr>
        <w:t xml:space="preserve"> Flow </w:t>
      </w:r>
      <w:r>
        <w:rPr>
          <w:rFonts w:cs="Arial"/>
          <w:szCs w:val="22"/>
        </w:rPr>
        <w:t>Question</w:t>
      </w:r>
      <w:r w:rsidR="00FC508E">
        <w:rPr>
          <w:rFonts w:cs="Arial"/>
          <w:szCs w:val="22"/>
        </w:rPr>
        <w:t>, and the Stability and Change Question</w:t>
      </w:r>
      <w:r>
        <w:rPr>
          <w:rFonts w:cs="Arial"/>
          <w:szCs w:val="22"/>
        </w:rPr>
        <w:t>. It is important to note that additional pools exist in ecosystems, but this ecosystem is intentionally simplified to focus on the organic matter pyramid as a theme in the unit.</w:t>
      </w:r>
    </w:p>
    <w:p w14:paraId="594BEBCE" w14:textId="30F6249D" w:rsidR="00E054C9" w:rsidRPr="00D46B85" w:rsidRDefault="00E054C9" w:rsidP="00E054C9">
      <w:pPr>
        <w:pStyle w:val="standard"/>
        <w:ind w:firstLine="0"/>
        <w:rPr>
          <w:rFonts w:cs="Arial"/>
          <w:szCs w:val="22"/>
        </w:rPr>
      </w:pPr>
      <w:r w:rsidRPr="00D46B85">
        <w:rPr>
          <w:rFonts w:cs="Arial"/>
          <w:szCs w:val="22"/>
        </w:rPr>
        <w:t xml:space="preserve">Activity </w:t>
      </w:r>
      <w:r>
        <w:rPr>
          <w:rFonts w:cs="Arial"/>
          <w:szCs w:val="22"/>
        </w:rPr>
        <w:t>3.2,</w:t>
      </w:r>
      <w:r w:rsidRPr="00D46B85">
        <w:rPr>
          <w:rFonts w:cs="Arial"/>
          <w:szCs w:val="22"/>
        </w:rPr>
        <w:t xml:space="preserve"> Carbon Dice Game</w:t>
      </w:r>
      <w:r>
        <w:rPr>
          <w:rFonts w:cs="Arial"/>
          <w:szCs w:val="22"/>
        </w:rPr>
        <w:t>,</w:t>
      </w:r>
      <w:r w:rsidRPr="00D46B85">
        <w:rPr>
          <w:rFonts w:cs="Arial"/>
          <w:szCs w:val="22"/>
        </w:rPr>
        <w:t xml:space="preserve"> helps students think about how carbon is cycled through different organisms in an ecosystem. The </w:t>
      </w:r>
      <w:r>
        <w:rPr>
          <w:rFonts w:cs="Arial"/>
          <w:szCs w:val="22"/>
        </w:rPr>
        <w:t>Meadow Simulation</w:t>
      </w:r>
      <w:r w:rsidRPr="00D46B85">
        <w:rPr>
          <w:rFonts w:cs="Arial"/>
          <w:szCs w:val="22"/>
        </w:rPr>
        <w:t xml:space="preserve"> showed that the pattern of the </w:t>
      </w:r>
      <w:r w:rsidR="001537AD">
        <w:rPr>
          <w:rFonts w:cs="Arial"/>
          <w:szCs w:val="22"/>
        </w:rPr>
        <w:t>organic matter</w:t>
      </w:r>
      <w:r w:rsidR="001537AD" w:rsidRPr="00D46B85">
        <w:rPr>
          <w:rFonts w:cs="Arial"/>
          <w:szCs w:val="22"/>
        </w:rPr>
        <w:t xml:space="preserve"> </w:t>
      </w:r>
      <w:r w:rsidRPr="00D46B85">
        <w:rPr>
          <w:rFonts w:cs="Arial"/>
          <w:szCs w:val="22"/>
        </w:rPr>
        <w:t xml:space="preserve">pyramid emerges repeatedly in ecosystems but did not </w:t>
      </w:r>
      <w:r>
        <w:rPr>
          <w:rFonts w:cs="Arial"/>
          <w:szCs w:val="22"/>
        </w:rPr>
        <w:t>provide evidence for what drives this pattern</w:t>
      </w:r>
      <w:r w:rsidRPr="00D46B85">
        <w:rPr>
          <w:rFonts w:cs="Arial"/>
          <w:szCs w:val="22"/>
        </w:rPr>
        <w:t xml:space="preserve">. Through the dice game students can see that the </w:t>
      </w:r>
      <w:r w:rsidR="001537AD">
        <w:rPr>
          <w:rFonts w:cs="Arial"/>
          <w:szCs w:val="22"/>
        </w:rPr>
        <w:t>organic matter</w:t>
      </w:r>
      <w:r w:rsidR="001537AD" w:rsidDel="001537AD">
        <w:rPr>
          <w:rFonts w:cs="Arial"/>
          <w:szCs w:val="22"/>
        </w:rPr>
        <w:t xml:space="preserve"> </w:t>
      </w:r>
      <w:r w:rsidRPr="00D46B85">
        <w:rPr>
          <w:rFonts w:cs="Arial"/>
          <w:szCs w:val="22"/>
        </w:rPr>
        <w:t xml:space="preserve">pyramid is a natural consequence of the carbon-transforming processes that </w:t>
      </w:r>
      <w:r>
        <w:rPr>
          <w:rFonts w:cs="Arial"/>
          <w:szCs w:val="22"/>
        </w:rPr>
        <w:t>take place</w:t>
      </w:r>
      <w:r w:rsidRPr="00D46B85">
        <w:rPr>
          <w:rFonts w:cs="Arial"/>
          <w:szCs w:val="22"/>
        </w:rPr>
        <w:t xml:space="preserve"> in all organisms: photosynthesis, digestion/biosynthesis, cellular respiration, being</w:t>
      </w:r>
      <w:r>
        <w:rPr>
          <w:rFonts w:cs="Arial"/>
          <w:szCs w:val="22"/>
        </w:rPr>
        <w:t xml:space="preserve"> eaten, or death/defecation. </w:t>
      </w:r>
      <w:r w:rsidRPr="00D46B85">
        <w:rPr>
          <w:rFonts w:cs="Arial"/>
          <w:szCs w:val="22"/>
        </w:rPr>
        <w:t>Students play the role of individual carbon atoms, and rolls of the dice represent the likelihood of which process will happen to them inside an organism. Students can see the pattern in their visits to different carbon pools: They go through plants, soil carbon, and the atmosphere often, through herbivores less often, and through carnivores hardly ever.</w:t>
      </w:r>
    </w:p>
    <w:p w14:paraId="79025085" w14:textId="5032C556" w:rsidR="00E054C9" w:rsidRPr="00D46B85" w:rsidRDefault="00E054C9" w:rsidP="00E054C9">
      <w:pPr>
        <w:pStyle w:val="standard"/>
        <w:ind w:firstLine="0"/>
        <w:rPr>
          <w:rFonts w:cs="Arial"/>
          <w:szCs w:val="22"/>
        </w:rPr>
      </w:pPr>
      <w:r w:rsidRPr="00D46B85">
        <w:rPr>
          <w:rFonts w:cs="Arial"/>
          <w:szCs w:val="22"/>
        </w:rPr>
        <w:t xml:space="preserve">In Activity </w:t>
      </w:r>
      <w:r>
        <w:rPr>
          <w:rFonts w:cs="Arial"/>
          <w:szCs w:val="22"/>
        </w:rPr>
        <w:t>3.3</w:t>
      </w:r>
      <w:r w:rsidR="00FC508E">
        <w:rPr>
          <w:rFonts w:cs="Arial"/>
          <w:szCs w:val="22"/>
        </w:rPr>
        <w:t>,</w:t>
      </w:r>
      <w:r w:rsidRPr="00D46B85">
        <w:rPr>
          <w:rFonts w:cs="Arial"/>
          <w:szCs w:val="22"/>
        </w:rPr>
        <w:t xml:space="preserve"> students </w:t>
      </w:r>
      <w:r w:rsidRPr="00D46B85">
        <w:rPr>
          <w:rFonts w:cs="Arial"/>
          <w:i/>
          <w:szCs w:val="22"/>
        </w:rPr>
        <w:t>explain the reason</w:t>
      </w:r>
      <w:r w:rsidRPr="00D46B85">
        <w:rPr>
          <w:rFonts w:cs="Arial"/>
          <w:szCs w:val="22"/>
        </w:rPr>
        <w:t xml:space="preserve"> for the pattern of size of carbon pools that was observed in </w:t>
      </w:r>
      <w:r>
        <w:rPr>
          <w:rFonts w:cs="Arial"/>
          <w:szCs w:val="22"/>
        </w:rPr>
        <w:t xml:space="preserve">the </w:t>
      </w:r>
      <w:r w:rsidRPr="00D46B85">
        <w:rPr>
          <w:rFonts w:cs="Arial"/>
          <w:szCs w:val="22"/>
        </w:rPr>
        <w:t>Meadows</w:t>
      </w:r>
      <w:r>
        <w:rPr>
          <w:rFonts w:cs="Arial"/>
          <w:szCs w:val="22"/>
        </w:rPr>
        <w:t xml:space="preserve"> Simulation</w:t>
      </w:r>
      <w:r w:rsidRPr="00D46B85">
        <w:rPr>
          <w:rFonts w:cs="Arial"/>
          <w:szCs w:val="22"/>
        </w:rPr>
        <w:t xml:space="preserve"> and the Carbon Dice Game. When they followed individual carbon atoms through an ecosystem in the Carbon Dice Game, they observed that the carbon atoms visited some</w:t>
      </w:r>
      <w:r>
        <w:rPr>
          <w:rFonts w:cs="Arial"/>
          <w:szCs w:val="22"/>
        </w:rPr>
        <w:t xml:space="preserve"> pools more often than others. </w:t>
      </w:r>
      <w:r w:rsidRPr="00D46B85">
        <w:rPr>
          <w:rFonts w:cs="Arial"/>
          <w:szCs w:val="22"/>
        </w:rPr>
        <w:t>In this Activity they consider the implications of this observation for the size of the pools.</w:t>
      </w:r>
    </w:p>
    <w:p w14:paraId="68D7FC0B" w14:textId="6DE76CEE" w:rsidR="00E054C9" w:rsidRDefault="00E054C9" w:rsidP="00E054C9">
      <w:pPr>
        <w:pStyle w:val="standard"/>
        <w:ind w:firstLine="0"/>
        <w:rPr>
          <w:rFonts w:cs="Arial"/>
          <w:szCs w:val="22"/>
        </w:rPr>
      </w:pPr>
      <w:r w:rsidRPr="00D46B85">
        <w:rPr>
          <w:rFonts w:cs="Arial"/>
          <w:szCs w:val="22"/>
        </w:rPr>
        <w:t xml:space="preserve">In order to explain the </w:t>
      </w:r>
      <w:r w:rsidR="001537AD">
        <w:rPr>
          <w:rFonts w:cs="Arial"/>
          <w:szCs w:val="22"/>
        </w:rPr>
        <w:t>organic matter</w:t>
      </w:r>
      <w:r w:rsidR="001537AD" w:rsidDel="001537AD">
        <w:rPr>
          <w:rFonts w:cs="Arial"/>
          <w:szCs w:val="22"/>
        </w:rPr>
        <w:t xml:space="preserve"> </w:t>
      </w:r>
      <w:r>
        <w:rPr>
          <w:rFonts w:cs="Arial"/>
          <w:szCs w:val="22"/>
        </w:rPr>
        <w:t>pyramid,</w:t>
      </w:r>
      <w:r w:rsidRPr="00D46B85">
        <w:rPr>
          <w:rFonts w:cs="Arial"/>
          <w:szCs w:val="22"/>
        </w:rPr>
        <w:t xml:space="preserve"> students need to think about movement of carbon in semi-quantitative ways. Most of organic carbon created through photosynthesis is used for cellular respiration (energy needs) is used by organisms and returns to the atmosphere. Because most of the organic carbon in an organism is used for cellular respiration (and much of it is lost during death and defecation), very little organic carbon is available to be passed from one level in a food chain to another. </w:t>
      </w:r>
      <w:r w:rsidR="00655731">
        <w:rPr>
          <w:rFonts w:cs="Arial"/>
          <w:szCs w:val="22"/>
        </w:rPr>
        <w:t>T</w:t>
      </w:r>
      <w:r w:rsidR="00655731" w:rsidRPr="00D46B85">
        <w:rPr>
          <w:rFonts w:cs="Arial"/>
          <w:szCs w:val="22"/>
        </w:rPr>
        <w:t>hus,</w:t>
      </w:r>
      <w:r w:rsidRPr="00D46B85">
        <w:rPr>
          <w:rFonts w:cs="Arial"/>
          <w:szCs w:val="22"/>
        </w:rPr>
        <w:t xml:space="preserve"> in a “steady state” ecosystem, carbon atoms are constantly in motion, but the relative size of the large-scale carbon pools stays about the same.</w:t>
      </w:r>
    </w:p>
    <w:p w14:paraId="40ED2A68" w14:textId="77777777" w:rsidR="00E054C9" w:rsidRPr="00D46B85" w:rsidRDefault="00E054C9" w:rsidP="00E054C9">
      <w:pPr>
        <w:pStyle w:val="standard"/>
        <w:ind w:firstLine="0"/>
        <w:rPr>
          <w:rFonts w:cs="Arial"/>
          <w:szCs w:val="22"/>
        </w:rPr>
      </w:pPr>
      <w:r>
        <w:rPr>
          <w:rFonts w:cs="Arial"/>
          <w:szCs w:val="22"/>
        </w:rPr>
        <w:t xml:space="preserve">In Activity 3.4, which is optional, students are further introduced to the soil carbon pool. </w:t>
      </w:r>
    </w:p>
    <w:p w14:paraId="6580ADA6" w14:textId="35E93F6B" w:rsidR="00E054C9" w:rsidRPr="00D46B85" w:rsidRDefault="00E054C9" w:rsidP="00E054C9">
      <w:pPr>
        <w:pStyle w:val="standard"/>
        <w:ind w:firstLine="0"/>
        <w:rPr>
          <w:rFonts w:cs="Arial"/>
          <w:szCs w:val="22"/>
        </w:rPr>
      </w:pPr>
      <w:r w:rsidRPr="00D46B85">
        <w:rPr>
          <w:rFonts w:cs="Arial"/>
          <w:szCs w:val="22"/>
        </w:rPr>
        <w:t>In Activity 3</w:t>
      </w:r>
      <w:r>
        <w:rPr>
          <w:rFonts w:cs="Arial"/>
          <w:szCs w:val="22"/>
        </w:rPr>
        <w:t>.5</w:t>
      </w:r>
      <w:r w:rsidR="00FC508E">
        <w:rPr>
          <w:rFonts w:cs="Arial"/>
          <w:szCs w:val="22"/>
        </w:rPr>
        <w:t>,</w:t>
      </w:r>
      <w:r w:rsidRPr="00D46B85">
        <w:rPr>
          <w:rFonts w:cs="Arial"/>
          <w:szCs w:val="22"/>
        </w:rPr>
        <w:t xml:space="preserve"> students connect the </w:t>
      </w:r>
      <w:r w:rsidR="00FC508E">
        <w:rPr>
          <w:rFonts w:cs="Arial"/>
          <w:szCs w:val="22"/>
        </w:rPr>
        <w:t xml:space="preserve">dice </w:t>
      </w:r>
      <w:r w:rsidRPr="00D46B85">
        <w:rPr>
          <w:rFonts w:cs="Arial"/>
          <w:szCs w:val="22"/>
        </w:rPr>
        <w:t>game with the Large-Scale</w:t>
      </w:r>
      <w:r w:rsidRPr="00D46B85" w:rsidDel="00907F52">
        <w:rPr>
          <w:rFonts w:cs="Arial"/>
          <w:szCs w:val="22"/>
        </w:rPr>
        <w:t xml:space="preserve"> </w:t>
      </w:r>
      <w:r>
        <w:rPr>
          <w:rFonts w:cs="Arial"/>
          <w:szCs w:val="22"/>
        </w:rPr>
        <w:t>Four</w:t>
      </w:r>
      <w:r w:rsidRPr="00D46B85">
        <w:rPr>
          <w:rFonts w:cs="Arial"/>
          <w:szCs w:val="22"/>
        </w:rPr>
        <w:t xml:space="preserve"> Questions to describe how carbon cycles and energy flows in ecosystems:</w:t>
      </w:r>
    </w:p>
    <w:p w14:paraId="1492994A" w14:textId="77777777" w:rsidR="00E054C9" w:rsidRPr="00D46B85" w:rsidRDefault="00E054C9" w:rsidP="00881F8B">
      <w:pPr>
        <w:pStyle w:val="standard"/>
        <w:numPr>
          <w:ilvl w:val="0"/>
          <w:numId w:val="6"/>
        </w:numPr>
        <w:spacing w:after="0"/>
        <w:rPr>
          <w:rFonts w:cs="Arial"/>
          <w:szCs w:val="22"/>
        </w:rPr>
      </w:pPr>
      <w:r w:rsidRPr="00D46B85">
        <w:rPr>
          <w:rFonts w:cs="Arial"/>
          <w:i/>
          <w:szCs w:val="22"/>
        </w:rPr>
        <w:t xml:space="preserve">Carbon cycles: </w:t>
      </w:r>
      <w:r w:rsidRPr="00D46B85">
        <w:rPr>
          <w:rFonts w:cs="Arial"/>
          <w:szCs w:val="22"/>
        </w:rPr>
        <w:t>carbon atoms move between pools via carbon transforming processes</w:t>
      </w:r>
    </w:p>
    <w:p w14:paraId="570F7982" w14:textId="77777777" w:rsidR="00E054C9" w:rsidRPr="00CE6086" w:rsidRDefault="00E054C9" w:rsidP="00881F8B">
      <w:pPr>
        <w:pStyle w:val="standard"/>
        <w:numPr>
          <w:ilvl w:val="0"/>
          <w:numId w:val="6"/>
        </w:numPr>
        <w:spacing w:after="0"/>
        <w:rPr>
          <w:rFonts w:cs="Arial"/>
          <w:szCs w:val="22"/>
        </w:rPr>
      </w:pPr>
      <w:r w:rsidRPr="00D46B85">
        <w:rPr>
          <w:rFonts w:cs="Arial"/>
          <w:i/>
          <w:szCs w:val="22"/>
        </w:rPr>
        <w:t>Energy flows:</w:t>
      </w:r>
      <w:r w:rsidRPr="00D46B85">
        <w:rPr>
          <w:rFonts w:cs="Arial"/>
          <w:szCs w:val="22"/>
        </w:rPr>
        <w:t xml:space="preserve"> in describing energy flow students must add the energy source for all energy in ecosystems: sunlight, which is transformed into chemical energy and ultimately heat. That heat energy is ultimately radiated into space in the form of infrared light (this is wh</w:t>
      </w:r>
      <w:r w:rsidRPr="00CE6086">
        <w:rPr>
          <w:rFonts w:cs="Arial"/>
          <w:szCs w:val="22"/>
        </w:rPr>
        <w:t xml:space="preserve">y the earth cools down at night). </w:t>
      </w:r>
      <w:r w:rsidR="00655731" w:rsidRPr="00CE6086">
        <w:rPr>
          <w:rFonts w:cs="Arial"/>
          <w:szCs w:val="22"/>
        </w:rPr>
        <w:t>So,</w:t>
      </w:r>
      <w:r w:rsidRPr="00CE6086">
        <w:rPr>
          <w:rFonts w:cs="Arial"/>
          <w:szCs w:val="22"/>
        </w:rPr>
        <w:t xml:space="preserve"> while heat energy may move through the atmosphere (and some of it may temporarily be trapped in the atmosphere due to the greenhouse effect), eventually all of it will be lost from ecosystems, and radiate into outer space.</w:t>
      </w:r>
    </w:p>
    <w:p w14:paraId="07B550F6" w14:textId="77777777" w:rsidR="00E054C9" w:rsidRPr="00CE6086" w:rsidRDefault="00E054C9" w:rsidP="00881F8B">
      <w:pPr>
        <w:pStyle w:val="standard"/>
        <w:numPr>
          <w:ilvl w:val="0"/>
          <w:numId w:val="6"/>
        </w:numPr>
        <w:spacing w:after="0"/>
        <w:rPr>
          <w:rFonts w:cs="Arial"/>
          <w:szCs w:val="22"/>
        </w:rPr>
      </w:pPr>
      <w:r w:rsidRPr="00CE6086">
        <w:rPr>
          <w:rFonts w:cs="Arial"/>
          <w:szCs w:val="22"/>
        </w:rPr>
        <w:t>It is especially important for students to understand that while matter and energy move through an ecosystem in tandem when they are combined in organic matter, they follow different pathways at the beginning and end of food chains and food webs:</w:t>
      </w:r>
    </w:p>
    <w:p w14:paraId="51EFB3F3" w14:textId="77777777" w:rsidR="00E054C9" w:rsidRPr="00CE6086" w:rsidRDefault="00E054C9" w:rsidP="00881F8B">
      <w:pPr>
        <w:pStyle w:val="ListParagraph"/>
        <w:numPr>
          <w:ilvl w:val="1"/>
          <w:numId w:val="6"/>
        </w:numPr>
        <w:spacing w:after="0"/>
        <w:rPr>
          <w:i/>
        </w:rPr>
      </w:pPr>
      <w:r w:rsidRPr="00CE6086">
        <w:lastRenderedPageBreak/>
        <w:t>Producers get matter ONLY from carbon dioxide, water, and minerals and energy ONLY from sunlight.</w:t>
      </w:r>
    </w:p>
    <w:p w14:paraId="2604C897" w14:textId="46084E7B" w:rsidR="00E054C9" w:rsidRPr="00CE6086" w:rsidRDefault="00E054C9" w:rsidP="004A6BD0">
      <w:pPr>
        <w:pStyle w:val="ListParagraph"/>
        <w:numPr>
          <w:ilvl w:val="1"/>
          <w:numId w:val="6"/>
        </w:numPr>
      </w:pPr>
      <w:r w:rsidRPr="00CE6086">
        <w:t xml:space="preserve">When organisms use organic matter for cellular respiration, ALL the matter goes back into carbon dioxide, water, and minerals, while ALL the energy leaves the ecosystem as heat (which is ultimately radiated out into space).  So </w:t>
      </w:r>
      <w:r w:rsidRPr="00CE6086">
        <w:rPr>
          <w:i/>
        </w:rPr>
        <w:t>matter cycles, energy flows</w:t>
      </w:r>
      <w:r w:rsidRPr="00CE6086">
        <w:t xml:space="preserve"> through ecosystems.</w:t>
      </w:r>
    </w:p>
    <w:p w14:paraId="20900387" w14:textId="47B7AC9C" w:rsidR="00E054C9" w:rsidRPr="00CE6086" w:rsidRDefault="00E054C9" w:rsidP="00E054C9">
      <w:r w:rsidRPr="00CE6086">
        <w:t>In Activity 3.</w:t>
      </w:r>
      <w:r>
        <w:t>6</w:t>
      </w:r>
      <w:r w:rsidRPr="00CE6086">
        <w:t xml:space="preserve"> student</w:t>
      </w:r>
      <w:r>
        <w:t>s use the Explanations Tool for</w:t>
      </w:r>
      <w:r w:rsidRPr="00CE6086">
        <w:t xml:space="preserve"> Ecosystems to explain the reason for the key pattern in this unit: the </w:t>
      </w:r>
      <w:r w:rsidR="001537AD">
        <w:t>organic matter</w:t>
      </w:r>
      <w:r w:rsidR="001537AD" w:rsidRPr="00CE6086" w:rsidDel="001537AD">
        <w:t xml:space="preserve"> </w:t>
      </w:r>
      <w:r w:rsidRPr="00CE6086">
        <w:t xml:space="preserve">pyramid. Students use their knowledge of energy flow and matter cycling to explain why </w:t>
      </w:r>
      <w:r>
        <w:t>the producer pool has more organic matter than the herbivore pool, and why the herbivore pool has more organic matter than the carnivore pool.</w:t>
      </w:r>
    </w:p>
    <w:p w14:paraId="4FE40E23" w14:textId="77777777" w:rsidR="00E054C9" w:rsidRPr="00D438F2" w:rsidRDefault="00E054C9" w:rsidP="00E054C9">
      <w:pPr>
        <w:pStyle w:val="standard"/>
        <w:ind w:firstLine="0"/>
      </w:pPr>
      <w:r w:rsidRPr="009C20CE">
        <w:rPr>
          <w:rStyle w:val="Heading3Char"/>
        </w:rPr>
        <w:t>Key carbon-transforming processes:</w:t>
      </w:r>
      <w:r w:rsidRPr="009C20CE">
        <w:rPr>
          <w:rFonts w:eastAsia="Calibri"/>
        </w:rPr>
        <w:t xml:space="preserve"> </w:t>
      </w:r>
      <w:r>
        <w:rPr>
          <w:rFonts w:eastAsia="Calibri"/>
        </w:rPr>
        <w:t>photosynthesis, cellular respiration, combustion</w:t>
      </w:r>
    </w:p>
    <w:p w14:paraId="7AFF221D" w14:textId="77777777" w:rsidR="005863D3" w:rsidRPr="00D438F2" w:rsidRDefault="00AB0FAB" w:rsidP="00B71E67">
      <w:pPr>
        <w:pStyle w:val="Heading3"/>
        <w:rPr>
          <w:rFonts w:eastAsia="Calibri"/>
        </w:rPr>
      </w:pPr>
      <w:r>
        <w:t xml:space="preserve">Content Boundaries and Extensions </w:t>
      </w:r>
      <w:r w:rsidRPr="00B71E67">
        <w:rPr>
          <w:color w:val="FF0000"/>
        </w:rPr>
        <w:t>(accordion)</w:t>
      </w:r>
    </w:p>
    <w:p w14:paraId="2BC75395" w14:textId="79814B56" w:rsidR="00BA22E4" w:rsidRPr="00D438F2" w:rsidRDefault="00BA22E4" w:rsidP="004A6BD0">
      <w:pPr>
        <w:pStyle w:val="Heading2"/>
        <w:rPr>
          <w:b w:val="0"/>
          <w:i w:val="0"/>
          <w:color w:val="FF0000"/>
        </w:rPr>
        <w:sectPr w:rsidR="00BA22E4" w:rsidRPr="00D438F2" w:rsidSect="00FB3A56">
          <w:footerReference w:type="even" r:id="rId9"/>
          <w:footerReference w:type="default" r:id="rId10"/>
          <w:footerReference w:type="first" r:id="rId11"/>
          <w:pgSz w:w="12240" w:h="15840"/>
          <w:pgMar w:top="1440" w:right="1440" w:bottom="1440" w:left="1440" w:header="720" w:footer="432" w:gutter="0"/>
          <w:cols w:space="720"/>
          <w:titlePg/>
          <w:docGrid w:linePitch="360"/>
        </w:sectPr>
      </w:pPr>
    </w:p>
    <w:p w14:paraId="18DE4456" w14:textId="407A1AAB" w:rsidR="00B977E7" w:rsidRPr="00E054C9" w:rsidRDefault="00C65BBB" w:rsidP="00AD3132">
      <w:pPr>
        <w:pStyle w:val="Heading1"/>
        <w:rPr>
          <w:color w:val="000000" w:themeColor="text1"/>
        </w:rPr>
      </w:pPr>
      <w:bookmarkStart w:id="2" w:name="_Toc262383100"/>
      <w:r w:rsidRPr="00E054C9">
        <w:rPr>
          <w:color w:val="000000" w:themeColor="text1"/>
        </w:rPr>
        <w:lastRenderedPageBreak/>
        <w:t xml:space="preserve">Activity </w:t>
      </w:r>
      <w:bookmarkEnd w:id="1"/>
      <w:bookmarkEnd w:id="2"/>
      <w:r w:rsidR="00E054C9" w:rsidRPr="00E054C9">
        <w:rPr>
          <w:color w:val="000000" w:themeColor="text1"/>
        </w:rPr>
        <w:t xml:space="preserve">3.1: </w:t>
      </w:r>
      <w:r w:rsidR="00274C9E">
        <w:t>Large-</w:t>
      </w:r>
      <w:r w:rsidR="009F2939">
        <w:t>S</w:t>
      </w:r>
      <w:r w:rsidR="00274C9E">
        <w:t xml:space="preserve">cale Four Questions </w:t>
      </w:r>
      <w:r w:rsidR="00E054C9" w:rsidRPr="00E054C9">
        <w:rPr>
          <w:color w:val="000000" w:themeColor="text1"/>
        </w:rPr>
        <w:t>(20 min)</w:t>
      </w:r>
    </w:p>
    <w:p w14:paraId="21F05C7A" w14:textId="77777777" w:rsidR="00AD3132" w:rsidRDefault="00AD3132" w:rsidP="00AD3132">
      <w:pPr>
        <w:pStyle w:val="Heading2"/>
      </w:pPr>
      <w:r>
        <w:rPr>
          <w:color w:val="FF0000"/>
        </w:rPr>
        <w:t>Tab 1:</w:t>
      </w:r>
      <w:r>
        <w:t xml:space="preserve"> Overview </w:t>
      </w:r>
      <w:r w:rsidR="00F034E3">
        <w:t>and Preparation</w:t>
      </w:r>
    </w:p>
    <w:p w14:paraId="1D1887DE" w14:textId="77777777" w:rsidR="002B5F20" w:rsidRPr="002B5F20" w:rsidRDefault="002B5F20" w:rsidP="002B5F20">
      <w:pPr>
        <w:pStyle w:val="Heading3"/>
      </w:pPr>
      <w:r>
        <w:t>Target Student Performance</w:t>
      </w:r>
    </w:p>
    <w:p w14:paraId="5121176E" w14:textId="77777777" w:rsidR="008C6506" w:rsidRPr="008C6506" w:rsidRDefault="008C6506" w:rsidP="00EC7FB3">
      <w:pPr>
        <w:pStyle w:val="Heading3"/>
        <w:rPr>
          <w:b w:val="0"/>
          <w:bCs w:val="0"/>
          <w:sz w:val="22"/>
          <w:szCs w:val="22"/>
        </w:rPr>
      </w:pPr>
      <w:r w:rsidRPr="008C6506">
        <w:rPr>
          <w:b w:val="0"/>
          <w:bCs w:val="0"/>
          <w:sz w:val="22"/>
          <w:szCs w:val="22"/>
        </w:rPr>
        <w:t>Students identify carbon pools in ecosystems and processes that move carbon atoms from one pool to another.</w:t>
      </w:r>
    </w:p>
    <w:p w14:paraId="7D8CB13F" w14:textId="77777777" w:rsidR="00CD686F" w:rsidRDefault="00CD686F" w:rsidP="00EC7FB3">
      <w:pPr>
        <w:pStyle w:val="Heading3"/>
      </w:pPr>
      <w:r>
        <w:t xml:space="preserve">Resources </w:t>
      </w:r>
      <w:r w:rsidR="00E054C9">
        <w:t>Provided</w:t>
      </w:r>
    </w:p>
    <w:p w14:paraId="476C322D" w14:textId="05B5A7D0" w:rsidR="00E054C9" w:rsidRPr="004A6BD0" w:rsidRDefault="00E054C9" w:rsidP="00881F8B">
      <w:pPr>
        <w:pStyle w:val="ListParagraph"/>
        <w:numPr>
          <w:ilvl w:val="0"/>
          <w:numId w:val="2"/>
        </w:numPr>
        <w:rPr>
          <w:color w:val="0432FF"/>
        </w:rPr>
      </w:pPr>
      <w:r w:rsidRPr="004A6BD0">
        <w:rPr>
          <w:color w:val="0432FF"/>
        </w:rPr>
        <w:t xml:space="preserve">3.1 </w:t>
      </w:r>
      <w:r w:rsidR="00274C9E" w:rsidRPr="004A6BD0">
        <w:rPr>
          <w:color w:val="0432FF"/>
        </w:rPr>
        <w:t>Large-</w:t>
      </w:r>
      <w:r w:rsidR="009F2939" w:rsidRPr="004A6BD0">
        <w:rPr>
          <w:color w:val="0432FF"/>
        </w:rPr>
        <w:t>S</w:t>
      </w:r>
      <w:r w:rsidR="00274C9E" w:rsidRPr="004A6BD0">
        <w:rPr>
          <w:color w:val="0432FF"/>
        </w:rPr>
        <w:t xml:space="preserve">cale Four Questions </w:t>
      </w:r>
      <w:r w:rsidRPr="004A6BD0">
        <w:rPr>
          <w:color w:val="0432FF"/>
        </w:rPr>
        <w:t>PPT</w:t>
      </w:r>
    </w:p>
    <w:p w14:paraId="1B382D47" w14:textId="77777777" w:rsidR="00016EEC" w:rsidRPr="00D438F2" w:rsidRDefault="00016EEC" w:rsidP="00016EEC">
      <w:pPr>
        <w:pStyle w:val="Heading3"/>
      </w:pPr>
      <w:r>
        <w:t xml:space="preserve">Recurring </w:t>
      </w:r>
      <w:r w:rsidRPr="00D438F2">
        <w:t>Resources</w:t>
      </w:r>
    </w:p>
    <w:p w14:paraId="0AB7E77A" w14:textId="1FCFF691" w:rsidR="00FC508E" w:rsidRPr="00FC508E" w:rsidRDefault="00FC508E" w:rsidP="004A6BD0">
      <w:pPr>
        <w:pStyle w:val="ListParagraph"/>
        <w:numPr>
          <w:ilvl w:val="0"/>
          <w:numId w:val="7"/>
        </w:numPr>
        <w:contextualSpacing w:val="0"/>
      </w:pPr>
      <w:r w:rsidRPr="002C7263">
        <w:rPr>
          <w:color w:val="00B050"/>
        </w:rPr>
        <w:t>Large</w:t>
      </w:r>
      <w:r>
        <w:rPr>
          <w:color w:val="00B050"/>
        </w:rPr>
        <w:t>-</w:t>
      </w:r>
      <w:r w:rsidRPr="002C7263">
        <w:rPr>
          <w:color w:val="00B050"/>
        </w:rPr>
        <w:t>Scale Four Questions Handout</w:t>
      </w:r>
      <w:r>
        <w:rPr>
          <w:color w:val="00B050"/>
        </w:rPr>
        <w:t xml:space="preserve"> with Checklist </w:t>
      </w:r>
      <w:r>
        <w:rPr>
          <w:color w:val="000000" w:themeColor="text1"/>
        </w:rPr>
        <w:t>(1 per student)</w:t>
      </w:r>
    </w:p>
    <w:p w14:paraId="57345D31" w14:textId="77777777" w:rsidR="00B977E7" w:rsidRPr="00D438F2" w:rsidRDefault="009E795F" w:rsidP="00EC7FB3">
      <w:pPr>
        <w:pStyle w:val="Heading3"/>
      </w:pPr>
      <w:r w:rsidRPr="00D438F2">
        <w:t>Set</w:t>
      </w:r>
      <w:r w:rsidR="00B977E7" w:rsidRPr="00D438F2">
        <w:t>up</w:t>
      </w:r>
    </w:p>
    <w:p w14:paraId="0EE7FEC4" w14:textId="166F1362" w:rsidR="00E054C9" w:rsidRPr="00831B30" w:rsidRDefault="00FC508E" w:rsidP="00E054C9">
      <w:r>
        <w:t>O</w:t>
      </w:r>
      <w:r w:rsidR="00E054C9" w:rsidRPr="00831B30">
        <w:t xml:space="preserve">pen the </w:t>
      </w:r>
      <w:r w:rsidR="00E054C9">
        <w:rPr>
          <w:color w:val="0000FF"/>
        </w:rPr>
        <w:t>3</w:t>
      </w:r>
      <w:r w:rsidR="00E054C9" w:rsidRPr="00831B30">
        <w:rPr>
          <w:color w:val="0000FF"/>
        </w:rPr>
        <w:t xml:space="preserve">.1 </w:t>
      </w:r>
      <w:r w:rsidR="00274C9E" w:rsidRPr="00274C9E">
        <w:rPr>
          <w:color w:val="0000FF"/>
        </w:rPr>
        <w:t>Large-</w:t>
      </w:r>
      <w:r w:rsidR="009F2939">
        <w:rPr>
          <w:color w:val="0000FF"/>
        </w:rPr>
        <w:t>S</w:t>
      </w:r>
      <w:r w:rsidR="00274C9E" w:rsidRPr="00274C9E">
        <w:rPr>
          <w:color w:val="0000FF"/>
        </w:rPr>
        <w:t xml:space="preserve">cale Four Questions </w:t>
      </w:r>
      <w:r w:rsidR="00E054C9" w:rsidRPr="00831B30">
        <w:rPr>
          <w:color w:val="0000FF"/>
        </w:rPr>
        <w:t>PPT</w:t>
      </w:r>
      <w:r w:rsidR="00E054C9" w:rsidRPr="00831B30">
        <w:t xml:space="preserve"> and project it. </w:t>
      </w:r>
      <w:r>
        <w:t xml:space="preserve">Prepare one copy of the </w:t>
      </w:r>
      <w:r w:rsidRPr="002C7263">
        <w:rPr>
          <w:color w:val="00B050"/>
        </w:rPr>
        <w:t>Large</w:t>
      </w:r>
      <w:r>
        <w:rPr>
          <w:color w:val="00B050"/>
        </w:rPr>
        <w:t>-</w:t>
      </w:r>
      <w:r w:rsidRPr="002C7263">
        <w:rPr>
          <w:color w:val="00B050"/>
        </w:rPr>
        <w:t>Scale Four Questions Handout</w:t>
      </w:r>
      <w:r>
        <w:rPr>
          <w:color w:val="00B050"/>
        </w:rPr>
        <w:t xml:space="preserve"> with Checklist </w:t>
      </w:r>
      <w:r>
        <w:rPr>
          <w:color w:val="000000" w:themeColor="text1"/>
        </w:rPr>
        <w:t>for each student.</w:t>
      </w:r>
    </w:p>
    <w:p w14:paraId="75255022" w14:textId="77777777" w:rsidR="000E5EE0" w:rsidRPr="00CD686F" w:rsidRDefault="00CD686F" w:rsidP="00CD686F">
      <w:pPr>
        <w:pStyle w:val="Heading2"/>
        <w:rPr>
          <w:color w:val="FF0000"/>
        </w:rPr>
      </w:pPr>
      <w:r>
        <w:rPr>
          <w:color w:val="FF0000"/>
        </w:rPr>
        <w:t xml:space="preserve">Tab </w:t>
      </w:r>
      <w:r w:rsidR="00F034E3">
        <w:rPr>
          <w:color w:val="FF0000"/>
        </w:rPr>
        <w:t>2</w:t>
      </w:r>
      <w:r>
        <w:rPr>
          <w:color w:val="FF0000"/>
        </w:rPr>
        <w:t xml:space="preserve">: </w:t>
      </w:r>
      <w:r w:rsidR="007A3B68" w:rsidRPr="00D438F2">
        <w:t>Directions</w:t>
      </w:r>
      <w:r>
        <w:t xml:space="preserve"> </w:t>
      </w:r>
      <w:r>
        <w:rPr>
          <w:color w:val="FF0000"/>
        </w:rPr>
        <w:t>(accordion for individual steps in directions)</w:t>
      </w:r>
    </w:p>
    <w:tbl>
      <w:tblPr>
        <w:tblStyle w:val="TableGrid"/>
        <w:tblW w:w="9576" w:type="dxa"/>
        <w:tblLayout w:type="fixed"/>
        <w:tblLook w:val="04A0" w:firstRow="1" w:lastRow="0" w:firstColumn="1" w:lastColumn="0" w:noHBand="0" w:noVBand="1"/>
      </w:tblPr>
      <w:tblGrid>
        <w:gridCol w:w="9576"/>
      </w:tblGrid>
      <w:tr w:rsidR="00E054C9" w:rsidRPr="00831B30" w14:paraId="149E2FE3" w14:textId="77777777" w:rsidTr="001F1966">
        <w:tc>
          <w:tcPr>
            <w:tcW w:w="9576" w:type="dxa"/>
          </w:tcPr>
          <w:p w14:paraId="33802BA1" w14:textId="77777777" w:rsidR="00E054C9" w:rsidRDefault="00E054C9" w:rsidP="00881F8B">
            <w:pPr>
              <w:pStyle w:val="ListParagraph"/>
              <w:numPr>
                <w:ilvl w:val="0"/>
                <w:numId w:val="8"/>
              </w:numPr>
              <w:contextualSpacing w:val="0"/>
              <w:rPr>
                <w:b/>
              </w:rPr>
            </w:pPr>
            <w:r>
              <w:rPr>
                <w:b/>
              </w:rPr>
              <w:t>Use the instructional model to show students where they are in the course of the unit.</w:t>
            </w:r>
          </w:p>
          <w:p w14:paraId="57167BF4" w14:textId="48A42A5A" w:rsidR="00E054C9" w:rsidRPr="002D0CEE" w:rsidRDefault="00E054C9" w:rsidP="004A6BD0">
            <w:r>
              <w:t xml:space="preserve">Show </w:t>
            </w:r>
            <w:r w:rsidR="00FC508E">
              <w:t>Slide</w:t>
            </w:r>
            <w:r>
              <w:t xml:space="preserve"> 2 of the </w:t>
            </w:r>
            <w:r>
              <w:rPr>
                <w:color w:val="0000FF"/>
              </w:rPr>
              <w:t xml:space="preserve">3.1 </w:t>
            </w:r>
            <w:r w:rsidR="00274C9E" w:rsidRPr="00274C9E">
              <w:rPr>
                <w:color w:val="0000FF"/>
              </w:rPr>
              <w:t>Large-</w:t>
            </w:r>
            <w:r w:rsidR="009F2939">
              <w:rPr>
                <w:color w:val="0000FF"/>
              </w:rPr>
              <w:t>S</w:t>
            </w:r>
            <w:r w:rsidR="00274C9E" w:rsidRPr="00274C9E">
              <w:rPr>
                <w:color w:val="0000FF"/>
              </w:rPr>
              <w:t xml:space="preserve">cale Four Questions </w:t>
            </w:r>
            <w:r w:rsidRPr="00BD0C0D">
              <w:rPr>
                <w:color w:val="0000FF"/>
              </w:rPr>
              <w:t>PPT</w:t>
            </w:r>
            <w:r>
              <w:t>.</w:t>
            </w:r>
          </w:p>
        </w:tc>
      </w:tr>
      <w:tr w:rsidR="00E054C9" w:rsidRPr="00831B30" w14:paraId="5FAE7FA1" w14:textId="77777777" w:rsidTr="001F1966">
        <w:tc>
          <w:tcPr>
            <w:tcW w:w="9576" w:type="dxa"/>
          </w:tcPr>
          <w:p w14:paraId="139FCEB1" w14:textId="77777777" w:rsidR="00274C9E" w:rsidRDefault="00E054C9" w:rsidP="00274C9E">
            <w:pPr>
              <w:pStyle w:val="ListParagraph"/>
              <w:numPr>
                <w:ilvl w:val="0"/>
                <w:numId w:val="8"/>
              </w:numPr>
              <w:contextualSpacing w:val="0"/>
              <w:rPr>
                <w:b/>
              </w:rPr>
            </w:pPr>
            <w:r w:rsidRPr="00831B30">
              <w:rPr>
                <w:b/>
              </w:rPr>
              <w:t>Use Slide</w:t>
            </w:r>
            <w:r w:rsidR="00274C9E">
              <w:rPr>
                <w:b/>
              </w:rPr>
              <w:t>s</w:t>
            </w:r>
            <w:r w:rsidRPr="00831B30">
              <w:rPr>
                <w:b/>
              </w:rPr>
              <w:t xml:space="preserve"> </w:t>
            </w:r>
            <w:r>
              <w:rPr>
                <w:b/>
              </w:rPr>
              <w:t>3</w:t>
            </w:r>
            <w:r w:rsidR="00274C9E">
              <w:rPr>
                <w:b/>
              </w:rPr>
              <w:t xml:space="preserve"> and 4</w:t>
            </w:r>
            <w:r w:rsidRPr="00831B30">
              <w:rPr>
                <w:b/>
              </w:rPr>
              <w:t xml:space="preserve"> of the </w:t>
            </w:r>
            <w:r w:rsidRPr="00155730">
              <w:rPr>
                <w:b/>
                <w:color w:val="000000" w:themeColor="text1"/>
              </w:rPr>
              <w:t xml:space="preserve">PPT </w:t>
            </w:r>
            <w:r w:rsidRPr="00831B30">
              <w:rPr>
                <w:b/>
              </w:rPr>
              <w:t xml:space="preserve">to connect this activity to the </w:t>
            </w:r>
            <w:r>
              <w:rPr>
                <w:b/>
              </w:rPr>
              <w:t>previous</w:t>
            </w:r>
            <w:r w:rsidRPr="00831B30">
              <w:rPr>
                <w:b/>
              </w:rPr>
              <w:t xml:space="preserve"> lesson.</w:t>
            </w:r>
            <w:r w:rsidR="00274C9E">
              <w:rPr>
                <w:b/>
              </w:rPr>
              <w:t xml:space="preserve"> </w:t>
            </w:r>
          </w:p>
          <w:p w14:paraId="74C90AC1" w14:textId="76A388E4" w:rsidR="00E054C9" w:rsidRPr="00274C9E" w:rsidRDefault="00274C9E" w:rsidP="004A6BD0">
            <w:pPr>
              <w:rPr>
                <w:b/>
                <w:sz w:val="24"/>
                <w:szCs w:val="24"/>
              </w:rPr>
            </w:pPr>
            <w:r>
              <w:t xml:space="preserve">Show </w:t>
            </w:r>
            <w:r w:rsidR="00FC508E">
              <w:t>Slide</w:t>
            </w:r>
            <w:r>
              <w:t xml:space="preserve">s 3 and 4 of the </w:t>
            </w:r>
            <w:r w:rsidRPr="004A6BD0">
              <w:rPr>
                <w:color w:val="0000FF"/>
              </w:rPr>
              <w:t>3.1 Large-</w:t>
            </w:r>
            <w:r w:rsidR="009F2939">
              <w:rPr>
                <w:color w:val="0000FF"/>
              </w:rPr>
              <w:t>S</w:t>
            </w:r>
            <w:r w:rsidRPr="004A6BD0">
              <w:rPr>
                <w:color w:val="0000FF"/>
              </w:rPr>
              <w:t>cale Four Questions PPT</w:t>
            </w:r>
            <w:r>
              <w:rPr>
                <w:color w:val="0000FF"/>
              </w:rPr>
              <w:t xml:space="preserve"> </w:t>
            </w:r>
            <w:r w:rsidRPr="004A6BD0">
              <w:rPr>
                <w:color w:val="000000" w:themeColor="text1"/>
              </w:rPr>
              <w:t xml:space="preserve">to remind students of the Organic Matter Pyramid as an important pattern </w:t>
            </w:r>
            <w:r w:rsidR="008F6F74" w:rsidRPr="004A6BD0">
              <w:rPr>
                <w:color w:val="000000" w:themeColor="text1"/>
              </w:rPr>
              <w:t>in most terrestrial ecosystems.</w:t>
            </w:r>
          </w:p>
        </w:tc>
      </w:tr>
      <w:tr w:rsidR="00E054C9" w:rsidRPr="00831B30" w14:paraId="35C41426" w14:textId="77777777" w:rsidTr="001F1966">
        <w:tc>
          <w:tcPr>
            <w:tcW w:w="9576" w:type="dxa"/>
          </w:tcPr>
          <w:p w14:paraId="44632485" w14:textId="7AC794AD" w:rsidR="00E054C9" w:rsidRPr="00831B30" w:rsidRDefault="008F6F74" w:rsidP="00881F8B">
            <w:pPr>
              <w:pStyle w:val="ListParagraph"/>
              <w:numPr>
                <w:ilvl w:val="0"/>
                <w:numId w:val="8"/>
              </w:numPr>
            </w:pPr>
            <w:r>
              <w:rPr>
                <w:b/>
              </w:rPr>
              <w:t>Discuss unanswered questions about organic matter in ecosystems</w:t>
            </w:r>
            <w:r w:rsidR="00E054C9" w:rsidRPr="00155730">
              <w:rPr>
                <w:b/>
              </w:rPr>
              <w:t>.</w:t>
            </w:r>
          </w:p>
          <w:p w14:paraId="14614D55" w14:textId="00D1795E" w:rsidR="00C05504" w:rsidRPr="00831B30" w:rsidRDefault="008F6F74" w:rsidP="00C05504">
            <w:pPr>
              <w:ind w:right="36"/>
            </w:pPr>
            <w:r>
              <w:t xml:space="preserve">Ask students to review their questions that they still have about the organic matter pyramid and matter and energy in ecosystems. They can review </w:t>
            </w:r>
            <w:r w:rsidR="00C05504">
              <w:t xml:space="preserve">questions they asked on the </w:t>
            </w:r>
            <w:r w:rsidR="00C05504" w:rsidRPr="004A6BD0">
              <w:rPr>
                <w:color w:val="0432FF"/>
              </w:rPr>
              <w:t>2.3 Evidence-</w:t>
            </w:r>
            <w:r w:rsidR="00FC508E">
              <w:rPr>
                <w:color w:val="0432FF"/>
              </w:rPr>
              <w:t>B</w:t>
            </w:r>
            <w:r w:rsidR="00C05504" w:rsidRPr="004A6BD0">
              <w:rPr>
                <w:color w:val="0432FF"/>
              </w:rPr>
              <w:t>ased Arguments Tool</w:t>
            </w:r>
            <w:r w:rsidR="00C05504">
              <w:t xml:space="preserve"> or the </w:t>
            </w:r>
            <w:r w:rsidR="00C05504" w:rsidRPr="004A6BD0">
              <w:rPr>
                <w:color w:val="00B050"/>
              </w:rPr>
              <w:t>Driving Question Board</w:t>
            </w:r>
            <w:r w:rsidR="00C05504">
              <w:t>.</w:t>
            </w:r>
          </w:p>
          <w:p w14:paraId="6018E2DD" w14:textId="3640501B" w:rsidR="00E054C9" w:rsidRPr="00155730" w:rsidRDefault="00C05504" w:rsidP="004A6BD0">
            <w:pPr>
              <w:ind w:right="36"/>
              <w:rPr>
                <w:color w:val="008000"/>
              </w:rPr>
            </w:pPr>
            <w:r>
              <w:t xml:space="preserve">Use </w:t>
            </w:r>
            <w:r w:rsidR="00FC508E">
              <w:t>Slide</w:t>
            </w:r>
            <w:r>
              <w:t xml:space="preserve"> 5 to suggest </w:t>
            </w:r>
            <w:r>
              <w:rPr>
                <w:i/>
              </w:rPr>
              <w:t xml:space="preserve">why </w:t>
            </w:r>
            <w:r>
              <w:t>questions about patterns in organic matter pools.</w:t>
            </w:r>
          </w:p>
        </w:tc>
      </w:tr>
      <w:tr w:rsidR="00E054C9" w:rsidRPr="00831B30" w14:paraId="5F47A6D3" w14:textId="77777777" w:rsidTr="001F1966">
        <w:tc>
          <w:tcPr>
            <w:tcW w:w="9576" w:type="dxa"/>
          </w:tcPr>
          <w:p w14:paraId="6FA8B1C8" w14:textId="53D9C1E2" w:rsidR="00E054C9" w:rsidRPr="004A6BD0" w:rsidRDefault="00C05504" w:rsidP="004A6BD0">
            <w:pPr>
              <w:pStyle w:val="ListParagraph"/>
              <w:numPr>
                <w:ilvl w:val="0"/>
                <w:numId w:val="8"/>
              </w:numPr>
              <w:ind w:right="36"/>
              <w:rPr>
                <w:b/>
              </w:rPr>
            </w:pPr>
            <w:r>
              <w:rPr>
                <w:b/>
              </w:rPr>
              <w:t>Introduce the Large-Scale Four Questions</w:t>
            </w:r>
            <w:r w:rsidR="00E054C9">
              <w:t xml:space="preserve">. </w:t>
            </w:r>
            <w:r w:rsidR="00E054C9" w:rsidRPr="00CD21BE">
              <w:rPr>
                <w:color w:val="008000"/>
                <w:sz w:val="19"/>
                <w:szCs w:val="19"/>
              </w:rPr>
              <w:t xml:space="preserve"> </w:t>
            </w:r>
          </w:p>
          <w:p w14:paraId="35B94B1B" w14:textId="63EFEC04" w:rsidR="00C05504" w:rsidRPr="004A6BD0" w:rsidRDefault="00C05504" w:rsidP="004A6BD0">
            <w:pPr>
              <w:rPr>
                <w:color w:val="000000" w:themeColor="text1"/>
              </w:rPr>
            </w:pPr>
            <w:r>
              <w:t xml:space="preserve">Give each student a copy of the </w:t>
            </w:r>
            <w:r w:rsidRPr="004A6BD0">
              <w:rPr>
                <w:color w:val="00B050"/>
              </w:rPr>
              <w:t>Large</w:t>
            </w:r>
            <w:r w:rsidR="009F2939">
              <w:rPr>
                <w:color w:val="00B050"/>
              </w:rPr>
              <w:t>-</w:t>
            </w:r>
            <w:r w:rsidRPr="004A6BD0">
              <w:rPr>
                <w:color w:val="00B050"/>
              </w:rPr>
              <w:t>Scale Four Questions Handout</w:t>
            </w:r>
            <w:r w:rsidR="00882793">
              <w:rPr>
                <w:color w:val="00B050"/>
              </w:rPr>
              <w:t xml:space="preserve"> with Checklist</w:t>
            </w:r>
            <w:r w:rsidR="00FC508E">
              <w:rPr>
                <w:color w:val="000000" w:themeColor="text1"/>
              </w:rPr>
              <w:t>.</w:t>
            </w:r>
          </w:p>
          <w:p w14:paraId="2083119E" w14:textId="1EDF116C" w:rsidR="00C05504" w:rsidRPr="00C05504" w:rsidRDefault="00C05504" w:rsidP="004A6BD0">
            <w:pPr>
              <w:pStyle w:val="ListParagraph"/>
              <w:numPr>
                <w:ilvl w:val="0"/>
                <w:numId w:val="54"/>
              </w:numPr>
              <w:ind w:left="336" w:right="36"/>
            </w:pPr>
            <w:r>
              <w:t xml:space="preserve">Use </w:t>
            </w:r>
            <w:r w:rsidR="00FC508E">
              <w:t>Slide</w:t>
            </w:r>
            <w:r>
              <w:t xml:space="preserve"> 6 to introduce and discuss the Large</w:t>
            </w:r>
            <w:r w:rsidR="009F2939">
              <w:t>-</w:t>
            </w:r>
            <w:r>
              <w:t xml:space="preserve">Scale Four Questions, discussing how they are similar to the Three Questions from previous </w:t>
            </w:r>
            <w:r w:rsidRPr="00FC508E">
              <w:rPr>
                <w:i/>
              </w:rPr>
              <w:t>Carbon TIME</w:t>
            </w:r>
            <w:r>
              <w:t xml:space="preserve"> units, but at the Ecosystem scale.</w:t>
            </w:r>
          </w:p>
        </w:tc>
      </w:tr>
      <w:tr w:rsidR="00C05504" w:rsidRPr="00831B30" w14:paraId="534E547F" w14:textId="77777777" w:rsidTr="001F1966">
        <w:tc>
          <w:tcPr>
            <w:tcW w:w="9576" w:type="dxa"/>
          </w:tcPr>
          <w:p w14:paraId="5AD7D0FB" w14:textId="77777777" w:rsidR="00C05504" w:rsidRDefault="00F01766" w:rsidP="00274C9E">
            <w:pPr>
              <w:pStyle w:val="ListParagraph"/>
              <w:numPr>
                <w:ilvl w:val="0"/>
                <w:numId w:val="8"/>
              </w:numPr>
              <w:ind w:right="36"/>
              <w:rPr>
                <w:b/>
              </w:rPr>
            </w:pPr>
            <w:r>
              <w:rPr>
                <w:b/>
              </w:rPr>
              <w:t>Answer the Carbon Pools Question for a meadow ecosystem.</w:t>
            </w:r>
          </w:p>
          <w:p w14:paraId="24790F57" w14:textId="6EAC2AC2" w:rsidR="00F01766" w:rsidRPr="00F01766" w:rsidDel="00C05504" w:rsidRDefault="00F01766" w:rsidP="004A6BD0">
            <w:pPr>
              <w:ind w:right="36"/>
            </w:pPr>
            <w:r>
              <w:t xml:space="preserve">Use </w:t>
            </w:r>
            <w:r w:rsidR="00FC508E">
              <w:t>Slide</w:t>
            </w:r>
            <w:r>
              <w:t xml:space="preserve"> 7 to remind students that they already know an answer to the Carbon Pools Question for meadows and other terrestrial ecosystems.</w:t>
            </w:r>
          </w:p>
        </w:tc>
      </w:tr>
      <w:tr w:rsidR="00E054C9" w:rsidRPr="00831B30" w14:paraId="311BE4DF" w14:textId="77777777" w:rsidTr="001F1966">
        <w:tc>
          <w:tcPr>
            <w:tcW w:w="9576" w:type="dxa"/>
          </w:tcPr>
          <w:p w14:paraId="7F0C6872" w14:textId="0A9B9361" w:rsidR="00E054C9" w:rsidRPr="00831B30" w:rsidRDefault="00F01766" w:rsidP="001F1966">
            <w:pPr>
              <w:pStyle w:val="ListParagraph"/>
              <w:numPr>
                <w:ilvl w:val="0"/>
                <w:numId w:val="8"/>
              </w:numPr>
              <w:ind w:right="36"/>
            </w:pPr>
            <w:r>
              <w:rPr>
                <w:b/>
              </w:rPr>
              <w:t>Connect the Carbon Cycling and Energy Flow Questions to</w:t>
            </w:r>
            <w:r w:rsidR="00E054C9">
              <w:rPr>
                <w:b/>
              </w:rPr>
              <w:t xml:space="preserve"> carbon transforming processes.</w:t>
            </w:r>
          </w:p>
          <w:p w14:paraId="1A0FD53A" w14:textId="0D71B33A" w:rsidR="00F01766" w:rsidRPr="00F01766" w:rsidRDefault="00F01766" w:rsidP="004A6BD0">
            <w:pPr>
              <w:ind w:right="36"/>
            </w:pPr>
            <w:r>
              <w:t xml:space="preserve">Use </w:t>
            </w:r>
            <w:r w:rsidR="00FC508E">
              <w:t>Slide</w:t>
            </w:r>
            <w:r>
              <w:t xml:space="preserve">s 8-12 to help students make connections between the </w:t>
            </w:r>
            <w:r w:rsidRPr="004A6BD0">
              <w:t xml:space="preserve">Carbon Cycling and Energy Flow Questions </w:t>
            </w:r>
            <w:r>
              <w:t>and</w:t>
            </w:r>
            <w:r w:rsidRPr="004A6BD0">
              <w:t xml:space="preserve"> carbon transforming processes</w:t>
            </w:r>
            <w:r>
              <w:t xml:space="preserve"> that they have studied in previous </w:t>
            </w:r>
            <w:r>
              <w:rPr>
                <w:i/>
              </w:rPr>
              <w:t xml:space="preserve">Carbon TIME </w:t>
            </w:r>
            <w:r>
              <w:t>units</w:t>
            </w:r>
            <w:r w:rsidRPr="004A6BD0">
              <w:t>.</w:t>
            </w:r>
          </w:p>
          <w:p w14:paraId="6C73D6A1" w14:textId="5DF57A61" w:rsidR="00F01766" w:rsidRDefault="00F01766" w:rsidP="004A6BD0">
            <w:pPr>
              <w:pStyle w:val="ListParagraph"/>
              <w:numPr>
                <w:ilvl w:val="0"/>
                <w:numId w:val="39"/>
              </w:numPr>
              <w:ind w:right="36"/>
            </w:pPr>
            <w:r>
              <w:t xml:space="preserve">Use </w:t>
            </w:r>
            <w:r w:rsidR="00FC508E">
              <w:t>Slide</w:t>
            </w:r>
            <w:r>
              <w:t xml:space="preserve"> 8 to have student read the </w:t>
            </w:r>
            <w:r w:rsidRPr="004A6BD0">
              <w:t xml:space="preserve">Carbon Cycling and Energy Flow Questions </w:t>
            </w:r>
            <w:r>
              <w:t xml:space="preserve">on their handouts and discuss how they are like </w:t>
            </w:r>
            <w:r w:rsidR="00C57889">
              <w:t xml:space="preserve">the Matter Movement, Matter Change, and Energy </w:t>
            </w:r>
            <w:r w:rsidR="00C57889">
              <w:lastRenderedPageBreak/>
              <w:t xml:space="preserve">Change Questions that they used in previous </w:t>
            </w:r>
            <w:r w:rsidR="00C57889">
              <w:rPr>
                <w:i/>
              </w:rPr>
              <w:t xml:space="preserve">Carbon TIME </w:t>
            </w:r>
            <w:r w:rsidR="00C57889">
              <w:t>units. Discuss the Rules to Follow and Evidence We Can Observe portions of the handout.</w:t>
            </w:r>
          </w:p>
          <w:p w14:paraId="32FDC00C" w14:textId="0BDD030F" w:rsidR="00615155" w:rsidRDefault="00E054C9" w:rsidP="004A6BD0">
            <w:pPr>
              <w:pStyle w:val="ListParagraph"/>
              <w:numPr>
                <w:ilvl w:val="0"/>
                <w:numId w:val="39"/>
              </w:numPr>
              <w:ind w:right="36"/>
            </w:pPr>
            <w:r w:rsidRPr="00831B30">
              <w:t xml:space="preserve">Use </w:t>
            </w:r>
            <w:r w:rsidR="00FC508E">
              <w:t>Slide</w:t>
            </w:r>
            <w:r w:rsidRPr="00831B30">
              <w:t xml:space="preserve">s </w:t>
            </w:r>
            <w:r w:rsidR="00C57889">
              <w:t>9-1</w:t>
            </w:r>
            <w:r w:rsidR="00615155">
              <w:t>3</w:t>
            </w:r>
            <w:r w:rsidRPr="00831B30">
              <w:t xml:space="preserve"> to </w:t>
            </w:r>
            <w:r w:rsidR="00C57889">
              <w:t>review how all</w:t>
            </w:r>
            <w:r w:rsidRPr="00831B30">
              <w:t xml:space="preserve"> organisms use their food in two ways: materials for growth (biosynthesis) and energy (cellular respiration). </w:t>
            </w:r>
          </w:p>
          <w:p w14:paraId="4BBD5304" w14:textId="0B61F2AB" w:rsidR="00615155" w:rsidRDefault="00E054C9" w:rsidP="004A6BD0">
            <w:pPr>
              <w:pStyle w:val="ListParagraph"/>
              <w:numPr>
                <w:ilvl w:val="1"/>
                <w:numId w:val="39"/>
              </w:numPr>
              <w:ind w:right="36"/>
            </w:pPr>
            <w:r w:rsidRPr="00831B30">
              <w:t xml:space="preserve">Use Slide </w:t>
            </w:r>
            <w:r w:rsidR="00C57889" w:rsidRPr="00831B30">
              <w:t>1</w:t>
            </w:r>
            <w:r w:rsidR="00C57889">
              <w:t>1</w:t>
            </w:r>
            <w:r w:rsidR="00C57889" w:rsidRPr="00831B30">
              <w:t xml:space="preserve"> </w:t>
            </w:r>
            <w:r w:rsidRPr="00831B30">
              <w:t>to remind students that animals CANNOT digest some of the food that they eat (such as cellulose and other fiber molecules for humans). This food leaves the animals as feces</w:t>
            </w:r>
            <w:r w:rsidR="00615155">
              <w:t xml:space="preserve"> that add to soil organic carbon</w:t>
            </w:r>
            <w:r w:rsidRPr="00831B30">
              <w:t>.</w:t>
            </w:r>
            <w:r w:rsidR="002C7263">
              <w:t xml:space="preserve"> </w:t>
            </w:r>
          </w:p>
          <w:p w14:paraId="3926A54F" w14:textId="1C39227A" w:rsidR="00E054C9" w:rsidRPr="00831B30" w:rsidRDefault="00E054C9" w:rsidP="004A6BD0">
            <w:pPr>
              <w:pStyle w:val="ListParagraph"/>
              <w:numPr>
                <w:ilvl w:val="1"/>
                <w:numId w:val="39"/>
              </w:numPr>
              <w:spacing w:after="0"/>
              <w:ind w:right="43"/>
            </w:pPr>
            <w:r w:rsidRPr="00831B30">
              <w:t>Use Slid</w:t>
            </w:r>
            <w:r w:rsidR="00615155">
              <w:t>es 12 and 13</w:t>
            </w:r>
            <w:r w:rsidRPr="00831B30">
              <w:t xml:space="preserve"> to discuss what happens to </w:t>
            </w:r>
            <w:r w:rsidR="00615155">
              <w:t>soil organic carbon: some is digested by decomposers and used for growth and cell respiration; some is not digested and remains in the soil (as humus).</w:t>
            </w:r>
          </w:p>
          <w:p w14:paraId="1C70DEB1" w14:textId="0991F955" w:rsidR="00E054C9" w:rsidRPr="00831B30" w:rsidRDefault="003A0D7B" w:rsidP="00615155">
            <w:pPr>
              <w:numPr>
                <w:ilvl w:val="0"/>
                <w:numId w:val="10"/>
              </w:numPr>
              <w:ind w:left="342" w:right="36"/>
            </w:pPr>
            <w:r>
              <w:t xml:space="preserve">Note: </w:t>
            </w:r>
            <w:r w:rsidR="00E054C9" w:rsidRPr="00831B30">
              <w:t>It is important that students recognize that living organisms do not create or destroy matter or energy but only transform them in biological processes.</w:t>
            </w:r>
            <w:r w:rsidR="00E054C9">
              <w:t xml:space="preserve"> </w:t>
            </w:r>
          </w:p>
        </w:tc>
      </w:tr>
      <w:tr w:rsidR="00E054C9" w:rsidRPr="00831B30" w14:paraId="36384641" w14:textId="77777777" w:rsidTr="001F1966">
        <w:tc>
          <w:tcPr>
            <w:tcW w:w="9576" w:type="dxa"/>
          </w:tcPr>
          <w:p w14:paraId="16281E2C" w14:textId="1C86FEE3" w:rsidR="00E054C9" w:rsidRDefault="00615155" w:rsidP="00615155">
            <w:pPr>
              <w:pStyle w:val="ListParagraph"/>
              <w:numPr>
                <w:ilvl w:val="0"/>
                <w:numId w:val="8"/>
              </w:numPr>
              <w:ind w:right="36"/>
            </w:pPr>
            <w:r>
              <w:rPr>
                <w:b/>
              </w:rPr>
              <w:lastRenderedPageBreak/>
              <w:t>Summarize what students know about processes that move carbon from one carbon pool to another.</w:t>
            </w:r>
          </w:p>
          <w:p w14:paraId="37D66047" w14:textId="6669F88A" w:rsidR="00E054C9" w:rsidRPr="00831B30" w:rsidDel="002A5DC1" w:rsidRDefault="00615155" w:rsidP="004A6BD0">
            <w:pPr>
              <w:rPr>
                <w:b/>
              </w:rPr>
            </w:pPr>
            <w:r w:rsidRPr="00831B30">
              <w:t xml:space="preserve">Use </w:t>
            </w:r>
            <w:r w:rsidR="00FC508E">
              <w:t>Slide</w:t>
            </w:r>
            <w:r w:rsidRPr="00831B30">
              <w:t xml:space="preserve"> 1</w:t>
            </w:r>
            <w:r>
              <w:t>4</w:t>
            </w:r>
            <w:r w:rsidRPr="00831B30">
              <w:t xml:space="preserve"> to summarize the biological processes that connect carbon pools.</w:t>
            </w:r>
            <w:r>
              <w:t xml:space="preserve"> Point out to students that feces and death move but do not transform carbon. </w:t>
            </w:r>
          </w:p>
        </w:tc>
      </w:tr>
    </w:tbl>
    <w:p w14:paraId="795A19C2" w14:textId="77777777" w:rsidR="00B977E7" w:rsidRPr="00D438F2" w:rsidRDefault="00CD686F" w:rsidP="00CD686F">
      <w:pPr>
        <w:pStyle w:val="Heading2"/>
      </w:pPr>
      <w:r>
        <w:rPr>
          <w:color w:val="FF0000"/>
        </w:rPr>
        <w:t xml:space="preserve">Tab 3: </w:t>
      </w:r>
      <w:r w:rsidR="00B977E7" w:rsidRPr="00D438F2">
        <w:t>Assessment</w:t>
      </w:r>
    </w:p>
    <w:p w14:paraId="2B1A524A" w14:textId="1273AD11" w:rsidR="00E054C9" w:rsidRPr="00D438F2" w:rsidRDefault="00E054C9" w:rsidP="00E054C9">
      <w:pPr>
        <w:rPr>
          <w:color w:val="000000" w:themeColor="text1"/>
        </w:rPr>
      </w:pPr>
      <w:r>
        <w:t>This u</w:t>
      </w:r>
      <w:r w:rsidRPr="00831B30">
        <w:t>nit builds on previous knowledge about organic versus inorganic carbon and the carbon-transforming process of photosynthesis, biosynthesis, decomposit</w:t>
      </w:r>
      <w:r>
        <w:t xml:space="preserve">ion, and cellular respiration. </w:t>
      </w:r>
      <w:r w:rsidRPr="00831B30">
        <w:t>If students experience difficulty</w:t>
      </w:r>
      <w:r>
        <w:t xml:space="preserve"> making the connections in this </w:t>
      </w:r>
      <w:r w:rsidR="003A0D7B">
        <w:t>activity</w:t>
      </w:r>
      <w:r w:rsidRPr="00831B30">
        <w:t>, they should be provided further instruction or review before moving on.</w:t>
      </w:r>
    </w:p>
    <w:p w14:paraId="2BD39855" w14:textId="77777777" w:rsidR="00B517E1" w:rsidRDefault="00B517E1" w:rsidP="00B517E1">
      <w:pPr>
        <w:pStyle w:val="Heading2"/>
      </w:pPr>
      <w:r w:rsidRPr="00B517E1">
        <w:rPr>
          <w:color w:val="FF0000"/>
        </w:rPr>
        <w:t>Tab 4</w:t>
      </w:r>
      <w:r>
        <w:t>: Differentiation</w:t>
      </w:r>
      <w:r w:rsidR="00016EEC">
        <w:t xml:space="preserve"> &amp;</w:t>
      </w:r>
      <w:r w:rsidR="00761F92" w:rsidRPr="00761F92">
        <w:t xml:space="preserve"> </w:t>
      </w:r>
      <w:r w:rsidR="00761F92" w:rsidRPr="00D438F2">
        <w:t>Extending the Learning</w:t>
      </w:r>
      <w:r w:rsidR="00016EEC">
        <w:t xml:space="preserve"> </w:t>
      </w:r>
    </w:p>
    <w:p w14:paraId="6F87B83D" w14:textId="77777777" w:rsidR="00B517E1" w:rsidRDefault="00761F92" w:rsidP="00761F92">
      <w:pPr>
        <w:pStyle w:val="Heading3"/>
        <w:rPr>
          <w:color w:val="FF0000"/>
        </w:rPr>
      </w:pPr>
      <w:r>
        <w:t xml:space="preserve">Differentiation </w:t>
      </w:r>
      <w:r>
        <w:rPr>
          <w:color w:val="FF0000"/>
        </w:rPr>
        <w:t>(Accordion)</w:t>
      </w:r>
    </w:p>
    <w:p w14:paraId="43D79C4B" w14:textId="2A4AA832" w:rsidR="008D2FF5" w:rsidRDefault="00DE18F3" w:rsidP="008D2FF5">
      <w:pPr>
        <w:pStyle w:val="ListParagraph"/>
        <w:numPr>
          <w:ilvl w:val="0"/>
          <w:numId w:val="35"/>
        </w:numPr>
        <w:ind w:left="360"/>
      </w:pPr>
      <w:r>
        <w:t xml:space="preserve">Provide students with additional examples or references of </w:t>
      </w:r>
      <w:r w:rsidR="003A0D7B">
        <w:t>carbon-</w:t>
      </w:r>
      <w:r>
        <w:t>transforming processes (biosynthesis, photosynthesis, cellular respiration) and/or organic and inorganic carbon.</w:t>
      </w:r>
    </w:p>
    <w:p w14:paraId="4193C81B" w14:textId="1CAECB82" w:rsidR="008D2FF5" w:rsidRDefault="003A0D7B" w:rsidP="008D2FF5">
      <w:pPr>
        <w:pStyle w:val="ListParagraph"/>
        <w:numPr>
          <w:ilvl w:val="0"/>
          <w:numId w:val="35"/>
        </w:numPr>
        <w:ind w:left="360"/>
      </w:pPr>
      <w:r>
        <w:rPr>
          <w:color w:val="000000"/>
        </w:rPr>
        <w:t>Use and r</w:t>
      </w:r>
      <w:r w:rsidR="008D2FF5" w:rsidRPr="008D2FF5">
        <w:rPr>
          <w:color w:val="000000"/>
        </w:rPr>
        <w:t xml:space="preserve">efer to </w:t>
      </w:r>
      <w:r>
        <w:rPr>
          <w:color w:val="000000"/>
        </w:rPr>
        <w:t>a</w:t>
      </w:r>
      <w:r w:rsidRPr="008D2FF5">
        <w:rPr>
          <w:color w:val="000000"/>
        </w:rPr>
        <w:t xml:space="preserve"> </w:t>
      </w:r>
      <w:r w:rsidR="008D2FF5" w:rsidRPr="008D2FF5">
        <w:rPr>
          <w:color w:val="000000"/>
        </w:rPr>
        <w:t>word wall for questions on vocabular</w:t>
      </w:r>
      <w:r w:rsidR="008D2FF5">
        <w:rPr>
          <w:color w:val="000000"/>
        </w:rPr>
        <w:t>y related to transforming processes</w:t>
      </w:r>
      <w:r>
        <w:rPr>
          <w:color w:val="000000"/>
        </w:rPr>
        <w:t>.</w:t>
      </w:r>
    </w:p>
    <w:p w14:paraId="41B7ADD2" w14:textId="77777777" w:rsidR="00761F92" w:rsidRDefault="00761F92" w:rsidP="00761F92">
      <w:pPr>
        <w:pStyle w:val="Heading3"/>
      </w:pPr>
      <w:r>
        <w:t xml:space="preserve">Modifications </w:t>
      </w:r>
      <w:r>
        <w:rPr>
          <w:color w:val="FF0000"/>
        </w:rPr>
        <w:t>(Accordion)</w:t>
      </w:r>
    </w:p>
    <w:p w14:paraId="3E94389E" w14:textId="77777777" w:rsidR="00761F92" w:rsidRDefault="00761F92" w:rsidP="00761F92"/>
    <w:p w14:paraId="574CCB61" w14:textId="77777777" w:rsidR="00761F92" w:rsidRPr="00761F92" w:rsidRDefault="00761F92" w:rsidP="00761F92">
      <w:pPr>
        <w:pStyle w:val="Heading3"/>
      </w:pPr>
      <w:r w:rsidRPr="00D438F2">
        <w:t>Extending the Learning</w:t>
      </w:r>
      <w:r>
        <w:t xml:space="preserve"> </w:t>
      </w:r>
      <w:r>
        <w:rPr>
          <w:color w:val="FF0000"/>
        </w:rPr>
        <w:t>(Accordion)</w:t>
      </w:r>
    </w:p>
    <w:p w14:paraId="38233B1B" w14:textId="13800E51" w:rsidR="00C87008" w:rsidRDefault="00A21C51" w:rsidP="00C87008">
      <w:r>
        <w:t xml:space="preserve">Compare the </w:t>
      </w:r>
      <w:r w:rsidR="003A0D7B">
        <w:t>T</w:t>
      </w:r>
      <w:r>
        <w:t xml:space="preserve">hree </w:t>
      </w:r>
      <w:r w:rsidR="003A0D7B">
        <w:t>Q</w:t>
      </w:r>
      <w:r>
        <w:t xml:space="preserve">uestions with the </w:t>
      </w:r>
      <w:r w:rsidR="003A0D7B">
        <w:t>F</w:t>
      </w:r>
      <w:r>
        <w:t xml:space="preserve">our </w:t>
      </w:r>
      <w:r w:rsidR="003A0D7B">
        <w:t>Q</w:t>
      </w:r>
      <w:r>
        <w:t>uestions. How are they alike? How are they different?</w:t>
      </w:r>
    </w:p>
    <w:p w14:paraId="3A9F3FBE" w14:textId="77777777" w:rsidR="00E054C9" w:rsidRDefault="00E054C9">
      <w:pPr>
        <w:spacing w:after="0"/>
      </w:pPr>
      <w:r>
        <w:br w:type="page"/>
      </w:r>
    </w:p>
    <w:p w14:paraId="0A5D3A10" w14:textId="77777777" w:rsidR="00E054C9" w:rsidRDefault="00E054C9" w:rsidP="00E054C9">
      <w:pPr>
        <w:pStyle w:val="Heading1"/>
      </w:pPr>
      <w:r w:rsidRPr="00D438F2">
        <w:lastRenderedPageBreak/>
        <w:t>Activit</w:t>
      </w:r>
      <w:r w:rsidR="00483920">
        <w:t>y 3.2: The Carbon Dice Game (30 min)</w:t>
      </w:r>
    </w:p>
    <w:p w14:paraId="358929B7" w14:textId="77777777" w:rsidR="00E054C9" w:rsidRDefault="00E054C9" w:rsidP="00E054C9">
      <w:pPr>
        <w:pStyle w:val="Heading2"/>
      </w:pPr>
      <w:r>
        <w:rPr>
          <w:color w:val="FF0000"/>
        </w:rPr>
        <w:t>Tab 1:</w:t>
      </w:r>
      <w:r>
        <w:t xml:space="preserve"> Overview and Preparation</w:t>
      </w:r>
    </w:p>
    <w:p w14:paraId="6A122A45" w14:textId="77777777" w:rsidR="00E054C9" w:rsidRPr="002B5F20" w:rsidRDefault="00E054C9" w:rsidP="00E054C9">
      <w:pPr>
        <w:pStyle w:val="Heading3"/>
      </w:pPr>
      <w:r>
        <w:t>Target Student Performance</w:t>
      </w:r>
    </w:p>
    <w:p w14:paraId="55EC7C45" w14:textId="77777777" w:rsidR="00B73626" w:rsidRPr="00B73626" w:rsidRDefault="00B73626" w:rsidP="00E054C9">
      <w:pPr>
        <w:pStyle w:val="Heading3"/>
        <w:rPr>
          <w:b w:val="0"/>
          <w:bCs w:val="0"/>
          <w:sz w:val="22"/>
          <w:szCs w:val="22"/>
        </w:rPr>
      </w:pPr>
      <w:r w:rsidRPr="00B73626">
        <w:rPr>
          <w:b w:val="0"/>
          <w:bCs w:val="0"/>
          <w:sz w:val="22"/>
          <w:szCs w:val="22"/>
        </w:rPr>
        <w:t>Students record and share data about their movement to different carbon pools when they play the role of carbon atoms in an ecosystem (the Carbon Dice Game).</w:t>
      </w:r>
    </w:p>
    <w:p w14:paraId="6C684FC9" w14:textId="77777777" w:rsidR="00E054C9" w:rsidRDefault="00E054C9" w:rsidP="00E054C9">
      <w:pPr>
        <w:pStyle w:val="Heading3"/>
      </w:pPr>
      <w:r>
        <w:t>Resources You Provide</w:t>
      </w:r>
    </w:p>
    <w:p w14:paraId="78C9C15C" w14:textId="77777777" w:rsidR="00483920" w:rsidRPr="009C20CE" w:rsidRDefault="00483920" w:rsidP="00881F8B">
      <w:pPr>
        <w:pStyle w:val="ListParagraph"/>
        <w:numPr>
          <w:ilvl w:val="0"/>
          <w:numId w:val="4"/>
        </w:numPr>
      </w:pPr>
      <w:r w:rsidRPr="009C20CE">
        <w:t>Containers to put twist ties in (one for each pool)</w:t>
      </w:r>
    </w:p>
    <w:p w14:paraId="6F0BE3A0" w14:textId="77777777" w:rsidR="00483920" w:rsidRPr="009C20CE" w:rsidRDefault="00483920" w:rsidP="00881F8B">
      <w:pPr>
        <w:pStyle w:val="ListParagraph"/>
        <w:numPr>
          <w:ilvl w:val="0"/>
          <w:numId w:val="4"/>
        </w:numPr>
      </w:pPr>
      <w:r w:rsidRPr="009C20CE">
        <w:t>Die (1 for each student)</w:t>
      </w:r>
    </w:p>
    <w:p w14:paraId="45D314D1" w14:textId="77777777" w:rsidR="00E054C9" w:rsidRPr="002B5F20" w:rsidRDefault="00483920" w:rsidP="00881F8B">
      <w:pPr>
        <w:pStyle w:val="ListParagraph"/>
        <w:numPr>
          <w:ilvl w:val="0"/>
          <w:numId w:val="4"/>
        </w:numPr>
      </w:pPr>
      <w:r w:rsidRPr="009C20CE">
        <w:t>Yellow twist ties (at least 300)</w:t>
      </w:r>
    </w:p>
    <w:p w14:paraId="4DD27E60" w14:textId="77777777" w:rsidR="00E054C9" w:rsidRPr="00D438F2" w:rsidRDefault="00E054C9" w:rsidP="00E054C9">
      <w:pPr>
        <w:pStyle w:val="Heading3"/>
      </w:pPr>
      <w:r w:rsidRPr="00D438F2">
        <w:t>Resources Provided</w:t>
      </w:r>
    </w:p>
    <w:p w14:paraId="1F470AA9" w14:textId="77777777" w:rsidR="00483920" w:rsidRDefault="00483920" w:rsidP="00881F8B">
      <w:pPr>
        <w:pStyle w:val="ListParagraph"/>
        <w:numPr>
          <w:ilvl w:val="0"/>
          <w:numId w:val="13"/>
        </w:numPr>
        <w:rPr>
          <w:color w:val="0000FF"/>
        </w:rPr>
      </w:pPr>
      <w:r w:rsidRPr="009C20CE">
        <w:rPr>
          <w:color w:val="0000FF"/>
        </w:rPr>
        <w:t>3.</w:t>
      </w:r>
      <w:r>
        <w:rPr>
          <w:color w:val="0000FF"/>
        </w:rPr>
        <w:t>2</w:t>
      </w:r>
      <w:r w:rsidRPr="009C20CE">
        <w:rPr>
          <w:color w:val="0000FF"/>
        </w:rPr>
        <w:t xml:space="preserve"> The Carbon Dice Game PPT</w:t>
      </w:r>
    </w:p>
    <w:p w14:paraId="0370AA73" w14:textId="77777777" w:rsidR="00483920" w:rsidRPr="009C20CE" w:rsidRDefault="00483920" w:rsidP="00881F8B">
      <w:pPr>
        <w:pStyle w:val="ListParagraph"/>
        <w:numPr>
          <w:ilvl w:val="0"/>
          <w:numId w:val="13"/>
        </w:numPr>
        <w:rPr>
          <w:color w:val="0000FF"/>
        </w:rPr>
      </w:pPr>
      <w:r>
        <w:rPr>
          <w:color w:val="0000FF"/>
        </w:rPr>
        <w:t xml:space="preserve">3.2 Carbon Dice Game Tracking Sheet </w:t>
      </w:r>
      <w:r>
        <w:rPr>
          <w:color w:val="000000" w:themeColor="text1"/>
        </w:rPr>
        <w:t>(1 per student)</w:t>
      </w:r>
    </w:p>
    <w:p w14:paraId="1447A1F9" w14:textId="77777777" w:rsidR="00483920" w:rsidRPr="009C20CE" w:rsidRDefault="00483920" w:rsidP="00881F8B">
      <w:pPr>
        <w:pStyle w:val="ListParagraph"/>
        <w:numPr>
          <w:ilvl w:val="0"/>
          <w:numId w:val="13"/>
        </w:numPr>
      </w:pPr>
      <w:r w:rsidRPr="009C20CE">
        <w:rPr>
          <w:color w:val="0000FF"/>
        </w:rPr>
        <w:t>3.</w:t>
      </w:r>
      <w:r>
        <w:rPr>
          <w:color w:val="0000FF"/>
        </w:rPr>
        <w:t>2</w:t>
      </w:r>
      <w:r w:rsidRPr="009C20CE">
        <w:rPr>
          <w:color w:val="0000FF"/>
        </w:rPr>
        <w:t xml:space="preserve"> Carbon Dice Game Posters </w:t>
      </w:r>
      <w:r w:rsidRPr="009C20CE">
        <w:t>(1 per class)</w:t>
      </w:r>
    </w:p>
    <w:p w14:paraId="1B1D76AC" w14:textId="77777777" w:rsidR="00483920" w:rsidRPr="009C20CE" w:rsidRDefault="00483920" w:rsidP="00881F8B">
      <w:pPr>
        <w:pStyle w:val="ListParagraph"/>
        <w:numPr>
          <w:ilvl w:val="0"/>
          <w:numId w:val="13"/>
        </w:numPr>
      </w:pPr>
      <w:r w:rsidRPr="009C20CE">
        <w:rPr>
          <w:color w:val="0000FF"/>
        </w:rPr>
        <w:t>3.</w:t>
      </w:r>
      <w:r>
        <w:rPr>
          <w:color w:val="0000FF"/>
        </w:rPr>
        <w:t>2</w:t>
      </w:r>
      <w:r w:rsidRPr="009C20CE">
        <w:rPr>
          <w:color w:val="0000FF"/>
        </w:rPr>
        <w:t xml:space="preserve"> Carbon Dice Game Tally Cards</w:t>
      </w:r>
      <w:r w:rsidRPr="009C20CE">
        <w:t xml:space="preserve"> (1 per class)</w:t>
      </w:r>
    </w:p>
    <w:p w14:paraId="545E5436" w14:textId="77777777" w:rsidR="00483920" w:rsidRPr="009C20CE" w:rsidRDefault="00483920" w:rsidP="00881F8B">
      <w:pPr>
        <w:pStyle w:val="ListParagraph"/>
        <w:numPr>
          <w:ilvl w:val="0"/>
          <w:numId w:val="13"/>
        </w:numPr>
      </w:pPr>
      <w:r w:rsidRPr="009C20CE">
        <w:rPr>
          <w:color w:val="0000FF"/>
        </w:rPr>
        <w:t>3.</w:t>
      </w:r>
      <w:r>
        <w:rPr>
          <w:color w:val="0000FF"/>
        </w:rPr>
        <w:t>2</w:t>
      </w:r>
      <w:r w:rsidRPr="009C20CE">
        <w:rPr>
          <w:color w:val="0000FF"/>
        </w:rPr>
        <w:t xml:space="preserve"> Carbon Dice Game Energy Labels </w:t>
      </w:r>
      <w:r w:rsidRPr="009C20CE">
        <w:t>(1 per class)</w:t>
      </w:r>
    </w:p>
    <w:p w14:paraId="41D19081" w14:textId="77777777" w:rsidR="00E054C9" w:rsidRPr="00483920" w:rsidRDefault="00483920" w:rsidP="00881F8B">
      <w:pPr>
        <w:pStyle w:val="ListParagraph"/>
        <w:numPr>
          <w:ilvl w:val="0"/>
          <w:numId w:val="13"/>
        </w:numPr>
      </w:pPr>
      <w:r w:rsidRPr="009C20CE">
        <w:rPr>
          <w:color w:val="0000FF"/>
        </w:rPr>
        <w:t>3.</w:t>
      </w:r>
      <w:r>
        <w:rPr>
          <w:color w:val="0000FF"/>
        </w:rPr>
        <w:t>2</w:t>
      </w:r>
      <w:r w:rsidRPr="009C20CE">
        <w:rPr>
          <w:color w:val="0000FF"/>
        </w:rPr>
        <w:t xml:space="preserve"> Carbon Dice Game Class Results Spreadsheet</w:t>
      </w:r>
    </w:p>
    <w:p w14:paraId="1FA18C7E" w14:textId="77777777" w:rsidR="00E054C9" w:rsidRPr="00D438F2" w:rsidRDefault="00E054C9" w:rsidP="00E054C9">
      <w:pPr>
        <w:pStyle w:val="Heading3"/>
      </w:pPr>
      <w:r w:rsidRPr="00D438F2">
        <w:t>Setup</w:t>
      </w:r>
    </w:p>
    <w:p w14:paraId="76A122B1" w14:textId="582DBDBE" w:rsidR="00CD1445" w:rsidRDefault="00CD1445" w:rsidP="004A6BD0">
      <w:pPr>
        <w:pStyle w:val="ListParagraph"/>
        <w:numPr>
          <w:ilvl w:val="0"/>
          <w:numId w:val="40"/>
        </w:numPr>
        <w:ind w:right="36"/>
      </w:pPr>
      <w:r>
        <w:t>P</w:t>
      </w:r>
      <w:r w:rsidR="00483920" w:rsidRPr="009C20CE">
        <w:t xml:space="preserve">rint at least one copy of the </w:t>
      </w:r>
      <w:r w:rsidR="00483920" w:rsidRPr="00CD1445">
        <w:rPr>
          <w:color w:val="0000FF"/>
        </w:rPr>
        <w:t>3.2 Carbon Dice Game Posters</w:t>
      </w:r>
      <w:r w:rsidR="00483920" w:rsidRPr="00CD1445">
        <w:rPr>
          <w:i/>
        </w:rPr>
        <w:t xml:space="preserve">, </w:t>
      </w:r>
      <w:r w:rsidR="00483920" w:rsidRPr="00CD1445">
        <w:rPr>
          <w:color w:val="0000FF"/>
        </w:rPr>
        <w:t>3.2 Carbon Dice Game Tally Cards</w:t>
      </w:r>
      <w:r w:rsidR="00483920" w:rsidRPr="00313D22">
        <w:rPr>
          <w:i/>
        </w:rPr>
        <w:t xml:space="preserve">, </w:t>
      </w:r>
      <w:r w:rsidR="00483920" w:rsidRPr="009C20CE">
        <w:t xml:space="preserve">and </w:t>
      </w:r>
      <w:r w:rsidR="00483920" w:rsidRPr="00CD1445">
        <w:rPr>
          <w:color w:val="0000FF"/>
        </w:rPr>
        <w:t>3.2 Carbon Dice Game Energy Labels</w:t>
      </w:r>
      <w:r w:rsidR="00483920" w:rsidRPr="009C20CE">
        <w:t xml:space="preserve"> and set them up </w:t>
      </w:r>
      <w:r w:rsidR="003A0D7B">
        <w:t>as</w:t>
      </w:r>
      <w:r w:rsidR="003A0D7B" w:rsidRPr="009C20CE">
        <w:t xml:space="preserve"> </w:t>
      </w:r>
      <w:r w:rsidR="00483920" w:rsidRPr="009C20CE">
        <w:t>5 “pools”</w:t>
      </w:r>
      <w:r w:rsidR="003A0D7B">
        <w:t xml:space="preserve"> (</w:t>
      </w:r>
      <w:r w:rsidR="003A0D7B" w:rsidRPr="009C20CE">
        <w:rPr>
          <w:rFonts w:eastAsia="Times"/>
        </w:rPr>
        <w:t>atmosphere, producer, herbivore, carnivore, and soil pools</w:t>
      </w:r>
      <w:r w:rsidR="003A0D7B">
        <w:rPr>
          <w:rFonts w:eastAsia="Times"/>
        </w:rPr>
        <w:t>)</w:t>
      </w:r>
      <w:r w:rsidR="00483920" w:rsidRPr="009C20CE">
        <w:t xml:space="preserve"> </w:t>
      </w:r>
      <w:r w:rsidR="003A0D7B">
        <w:t>around</w:t>
      </w:r>
      <w:r w:rsidR="003A0D7B" w:rsidRPr="009C20CE">
        <w:t xml:space="preserve"> </w:t>
      </w:r>
      <w:r w:rsidR="00483920" w:rsidRPr="009C20CE">
        <w:t xml:space="preserve">the classroom. </w:t>
      </w:r>
    </w:p>
    <w:p w14:paraId="74830F35" w14:textId="6DD508BF" w:rsidR="00171269" w:rsidRDefault="00483920" w:rsidP="004A6BD0">
      <w:pPr>
        <w:pStyle w:val="ListParagraph"/>
        <w:numPr>
          <w:ilvl w:val="0"/>
          <w:numId w:val="40"/>
        </w:numPr>
        <w:ind w:right="36"/>
      </w:pPr>
      <w:r w:rsidRPr="009C20CE">
        <w:t>Put the twist ties</w:t>
      </w:r>
      <w:r w:rsidR="003A0D7B">
        <w:t xml:space="preserve"> </w:t>
      </w:r>
      <w:r w:rsidR="003A0D7B" w:rsidRPr="009C20CE">
        <w:rPr>
          <w:rFonts w:eastAsia="Times"/>
        </w:rPr>
        <w:t>(these represent energy)</w:t>
      </w:r>
      <w:r w:rsidRPr="009C20CE">
        <w:t xml:space="preserve"> in a container at the </w:t>
      </w:r>
      <w:r w:rsidR="003A0D7B">
        <w:t>a</w:t>
      </w:r>
      <w:r w:rsidRPr="009C20CE">
        <w:t xml:space="preserve">tmosphere pool and empty containers at each of the remaining pools. </w:t>
      </w:r>
    </w:p>
    <w:p w14:paraId="7968C60B" w14:textId="77777777" w:rsidR="00171269" w:rsidRDefault="00171269" w:rsidP="004A6BD0">
      <w:pPr>
        <w:pStyle w:val="ListParagraph"/>
        <w:numPr>
          <w:ilvl w:val="0"/>
          <w:numId w:val="40"/>
        </w:numPr>
        <w:ind w:right="36"/>
      </w:pPr>
      <w:r>
        <w:t>Prepare materials for individual students:</w:t>
      </w:r>
    </w:p>
    <w:p w14:paraId="031D5E9F" w14:textId="77777777" w:rsidR="00171269" w:rsidRDefault="00483920" w:rsidP="004A6BD0">
      <w:pPr>
        <w:pStyle w:val="ListParagraph"/>
        <w:numPr>
          <w:ilvl w:val="1"/>
          <w:numId w:val="40"/>
        </w:numPr>
        <w:ind w:right="36"/>
      </w:pPr>
      <w:r w:rsidRPr="009C20CE">
        <w:t xml:space="preserve">Have the dice ready to distribute to students (either singly or in pairs). </w:t>
      </w:r>
    </w:p>
    <w:p w14:paraId="254175B1" w14:textId="77777777" w:rsidR="00171269" w:rsidRDefault="00483920" w:rsidP="004A6BD0">
      <w:pPr>
        <w:pStyle w:val="ListParagraph"/>
        <w:numPr>
          <w:ilvl w:val="1"/>
          <w:numId w:val="40"/>
        </w:numPr>
        <w:ind w:right="36"/>
      </w:pPr>
      <w:r>
        <w:t xml:space="preserve">Print one copy of the </w:t>
      </w:r>
      <w:r w:rsidRPr="00CD1445">
        <w:rPr>
          <w:color w:val="0000FF"/>
        </w:rPr>
        <w:t>3.2 Carbon Dice Game Tracking Sheet</w:t>
      </w:r>
      <w:r>
        <w:t xml:space="preserve"> for each student. </w:t>
      </w:r>
    </w:p>
    <w:p w14:paraId="13977945" w14:textId="0A8D718A" w:rsidR="00483920" w:rsidRPr="009C20CE" w:rsidRDefault="00483920" w:rsidP="004A6BD0">
      <w:pPr>
        <w:pStyle w:val="ListParagraph"/>
        <w:numPr>
          <w:ilvl w:val="0"/>
          <w:numId w:val="40"/>
        </w:numPr>
        <w:ind w:right="36"/>
      </w:pPr>
      <w:r w:rsidRPr="009C20CE">
        <w:t xml:space="preserve">Prepare a computer to show the </w:t>
      </w:r>
      <w:r w:rsidR="003A0D7B">
        <w:t>PPT</w:t>
      </w:r>
      <w:r w:rsidR="003A0D7B" w:rsidRPr="009C20CE">
        <w:t xml:space="preserve"> </w:t>
      </w:r>
      <w:r w:rsidRPr="009C20CE">
        <w:t xml:space="preserve">and record tally card results in </w:t>
      </w:r>
      <w:r w:rsidRPr="00CD1445">
        <w:rPr>
          <w:color w:val="0000FF"/>
        </w:rPr>
        <w:t>3.2 Carbon Dice Game Class Results Spreadsheet</w:t>
      </w:r>
      <w:r w:rsidRPr="009C20CE">
        <w:t>.</w:t>
      </w:r>
    </w:p>
    <w:p w14:paraId="35140816" w14:textId="77777777" w:rsidR="00E054C9" w:rsidRPr="00CD686F" w:rsidRDefault="00E054C9" w:rsidP="00E054C9">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9576" w:type="dxa"/>
        <w:tblLayout w:type="fixed"/>
        <w:tblLook w:val="04A0" w:firstRow="1" w:lastRow="0" w:firstColumn="1" w:lastColumn="0" w:noHBand="0" w:noVBand="1"/>
      </w:tblPr>
      <w:tblGrid>
        <w:gridCol w:w="9576"/>
      </w:tblGrid>
      <w:tr w:rsidR="00483920" w:rsidRPr="009C20CE" w14:paraId="1AC2886F" w14:textId="77777777" w:rsidTr="00483920">
        <w:trPr>
          <w:trHeight w:val="800"/>
        </w:trPr>
        <w:tc>
          <w:tcPr>
            <w:tcW w:w="9576" w:type="dxa"/>
          </w:tcPr>
          <w:p w14:paraId="5C86FA6C" w14:textId="77777777" w:rsidR="00483920" w:rsidRPr="00155730" w:rsidRDefault="00483920" w:rsidP="00881F8B">
            <w:pPr>
              <w:pStyle w:val="ListParagraph"/>
              <w:numPr>
                <w:ilvl w:val="3"/>
                <w:numId w:val="8"/>
              </w:numPr>
              <w:rPr>
                <w:b/>
              </w:rPr>
            </w:pPr>
            <w:r w:rsidRPr="00155730">
              <w:rPr>
                <w:b/>
              </w:rPr>
              <w:t>Use the instructional model to show students where they are in the course of the unit.</w:t>
            </w:r>
          </w:p>
          <w:p w14:paraId="4141F78C" w14:textId="6F49605F" w:rsidR="00483920" w:rsidRPr="00155730" w:rsidRDefault="00483920" w:rsidP="00274C9E">
            <w:pPr>
              <w:spacing w:after="0"/>
              <w:rPr>
                <w:b/>
              </w:rPr>
            </w:pPr>
            <w:r>
              <w:t xml:space="preserve">Show </w:t>
            </w:r>
            <w:r w:rsidR="00FC508E">
              <w:t>Slide</w:t>
            </w:r>
            <w:r>
              <w:t xml:space="preserve"> 2 of the </w:t>
            </w:r>
            <w:r>
              <w:rPr>
                <w:color w:val="0000FF"/>
              </w:rPr>
              <w:t>3.2 Carbon Dice Game</w:t>
            </w:r>
            <w:r w:rsidRPr="00BD0C0D">
              <w:rPr>
                <w:color w:val="0000FF"/>
              </w:rPr>
              <w:t xml:space="preserve"> PPT</w:t>
            </w:r>
            <w:r>
              <w:t>.</w:t>
            </w:r>
          </w:p>
        </w:tc>
      </w:tr>
      <w:tr w:rsidR="00483920" w:rsidRPr="009C20CE" w14:paraId="55EB0A0A" w14:textId="77777777" w:rsidTr="00483920">
        <w:trPr>
          <w:trHeight w:val="800"/>
        </w:trPr>
        <w:tc>
          <w:tcPr>
            <w:tcW w:w="9576" w:type="dxa"/>
          </w:tcPr>
          <w:p w14:paraId="33F8C43F" w14:textId="6D0300EA" w:rsidR="00483920" w:rsidRPr="00155730" w:rsidRDefault="00CD1445" w:rsidP="00881F8B">
            <w:pPr>
              <w:pStyle w:val="ListParagraph"/>
              <w:numPr>
                <w:ilvl w:val="3"/>
                <w:numId w:val="8"/>
              </w:numPr>
              <w:rPr>
                <w:b/>
              </w:rPr>
            </w:pPr>
            <w:r>
              <w:rPr>
                <w:b/>
              </w:rPr>
              <w:t>Remind students of unanswered questions about the organic matter pyramid</w:t>
            </w:r>
            <w:r w:rsidR="00483920" w:rsidRPr="00155730">
              <w:rPr>
                <w:b/>
              </w:rPr>
              <w:t>.</w:t>
            </w:r>
          </w:p>
          <w:p w14:paraId="70DC7E6D" w14:textId="46B3E355" w:rsidR="00483920" w:rsidRPr="009315F3" w:rsidRDefault="00CD1445" w:rsidP="004A6BD0">
            <w:pPr>
              <w:rPr>
                <w:rFonts w:eastAsia="Times"/>
              </w:rPr>
            </w:pPr>
            <w:r>
              <w:rPr>
                <w:rFonts w:eastAsia="Times"/>
              </w:rPr>
              <w:t xml:space="preserve">Use </w:t>
            </w:r>
            <w:r w:rsidR="00FC508E">
              <w:rPr>
                <w:rFonts w:eastAsia="Times"/>
              </w:rPr>
              <w:t>Slide</w:t>
            </w:r>
            <w:r>
              <w:rPr>
                <w:rFonts w:eastAsia="Times"/>
              </w:rPr>
              <w:t>s 3 and 4 to remind students that they are working to explain the organic matter pyramid by answering three of the Large-scale Four Questions: the Carbon Pools Question, the Carbon Cycling Question, and the Energy Flow Question.</w:t>
            </w:r>
            <w:r w:rsidR="00483920" w:rsidRPr="008F34EF">
              <w:rPr>
                <w:rFonts w:eastAsia="Times"/>
              </w:rPr>
              <w:t xml:space="preserve"> </w:t>
            </w:r>
          </w:p>
        </w:tc>
      </w:tr>
      <w:tr w:rsidR="00483920" w:rsidRPr="009C20CE" w14:paraId="0276F07A" w14:textId="77777777" w:rsidTr="00483920">
        <w:tc>
          <w:tcPr>
            <w:tcW w:w="9576" w:type="dxa"/>
          </w:tcPr>
          <w:p w14:paraId="34ED17F2" w14:textId="77777777" w:rsidR="00483920" w:rsidRPr="00155730" w:rsidRDefault="00483920" w:rsidP="00881F8B">
            <w:pPr>
              <w:pStyle w:val="ListParagraph"/>
              <w:numPr>
                <w:ilvl w:val="3"/>
                <w:numId w:val="8"/>
              </w:numPr>
              <w:rPr>
                <w:b/>
              </w:rPr>
            </w:pPr>
            <w:r w:rsidRPr="00155730">
              <w:rPr>
                <w:b/>
              </w:rPr>
              <w:t>Explain the Carbon Dice Game.</w:t>
            </w:r>
          </w:p>
          <w:p w14:paraId="06BC717D" w14:textId="121CF161" w:rsidR="00483920" w:rsidRPr="00171269" w:rsidRDefault="00171269" w:rsidP="00274C9E">
            <w:pPr>
              <w:rPr>
                <w:color w:val="0000FF"/>
              </w:rPr>
            </w:pPr>
            <w:r>
              <w:rPr>
                <w:rFonts w:eastAsia="Times"/>
              </w:rPr>
              <w:t xml:space="preserve">Show students </w:t>
            </w:r>
            <w:r w:rsidR="00CD1445" w:rsidRPr="008F34EF">
              <w:rPr>
                <w:rFonts w:eastAsia="Times"/>
              </w:rPr>
              <w:t xml:space="preserve">the </w:t>
            </w:r>
            <w:r w:rsidR="00CD1445">
              <w:rPr>
                <w:color w:val="0000FF"/>
              </w:rPr>
              <w:t>3.2</w:t>
            </w:r>
            <w:r w:rsidR="00CD1445" w:rsidRPr="008F34EF">
              <w:rPr>
                <w:color w:val="0000FF"/>
              </w:rPr>
              <w:t xml:space="preserve"> Carbon Dice Game Posters</w:t>
            </w:r>
            <w:r w:rsidR="00CD1445" w:rsidRPr="008F34EF">
              <w:rPr>
                <w:rFonts w:eastAsia="Times"/>
              </w:rPr>
              <w:t xml:space="preserve">, </w:t>
            </w:r>
            <w:r w:rsidR="00CD1445">
              <w:rPr>
                <w:color w:val="0000FF"/>
              </w:rPr>
              <w:t>3.2</w:t>
            </w:r>
            <w:r w:rsidR="00CD1445" w:rsidRPr="008F34EF">
              <w:rPr>
                <w:color w:val="0000FF"/>
              </w:rPr>
              <w:t xml:space="preserve"> Carbon Dice Game Tally Cards</w:t>
            </w:r>
            <w:r w:rsidR="00CD1445" w:rsidRPr="008F34EF">
              <w:rPr>
                <w:rFonts w:eastAsia="Times"/>
              </w:rPr>
              <w:t xml:space="preserve">, and </w:t>
            </w:r>
            <w:r w:rsidR="00CD1445">
              <w:rPr>
                <w:color w:val="0000FF"/>
              </w:rPr>
              <w:t>3.2</w:t>
            </w:r>
            <w:r w:rsidR="00CD1445" w:rsidRPr="008F34EF">
              <w:rPr>
                <w:color w:val="0000FF"/>
              </w:rPr>
              <w:t xml:space="preserve"> Carbon Dice Game Energy Labels</w:t>
            </w:r>
            <w:r>
              <w:rPr>
                <w:color w:val="0000FF"/>
              </w:rPr>
              <w:t xml:space="preserve"> </w:t>
            </w:r>
            <w:r w:rsidRPr="004A6BD0">
              <w:rPr>
                <w:color w:val="000000" w:themeColor="text1"/>
              </w:rPr>
              <w:t>in their locations around the classroom</w:t>
            </w:r>
            <w:r w:rsidR="00483920" w:rsidRPr="009C20CE">
              <w:rPr>
                <w:i/>
              </w:rPr>
              <w:t xml:space="preserve">. </w:t>
            </w:r>
            <w:r>
              <w:t>These are the carbon pools for a meadow ecosystem.</w:t>
            </w:r>
          </w:p>
          <w:p w14:paraId="065A8255" w14:textId="0F945BEC" w:rsidR="00483920" w:rsidRPr="009C20CE" w:rsidRDefault="00483920" w:rsidP="00881F8B">
            <w:pPr>
              <w:numPr>
                <w:ilvl w:val="0"/>
                <w:numId w:val="16"/>
              </w:numPr>
              <w:ind w:left="360" w:right="43"/>
              <w:contextualSpacing/>
            </w:pPr>
            <w:r w:rsidRPr="009C20CE">
              <w:t>Use Slide</w:t>
            </w:r>
            <w:r w:rsidR="00171269">
              <w:t xml:space="preserve"> </w:t>
            </w:r>
            <w:r>
              <w:t>5</w:t>
            </w:r>
            <w:r w:rsidRPr="009C20CE">
              <w:t xml:space="preserve"> to </w:t>
            </w:r>
            <w:r w:rsidR="00171269">
              <w:t>introduce the Carbon Dice Game, explaining that they will play the roles of carbon atoms as they go through processes that move them from one pool to another in the ecosystem</w:t>
            </w:r>
            <w:r w:rsidRPr="009C20CE">
              <w:t>.</w:t>
            </w:r>
          </w:p>
          <w:p w14:paraId="5946BA03" w14:textId="499725FB" w:rsidR="00483920" w:rsidRPr="009C20CE" w:rsidRDefault="00483920" w:rsidP="00881F8B">
            <w:pPr>
              <w:numPr>
                <w:ilvl w:val="0"/>
                <w:numId w:val="16"/>
              </w:numPr>
              <w:ind w:left="360" w:right="36"/>
            </w:pPr>
            <w:r w:rsidRPr="009C20CE">
              <w:lastRenderedPageBreak/>
              <w:t xml:space="preserve">Use Slides </w:t>
            </w:r>
            <w:r>
              <w:t>6-9</w:t>
            </w:r>
            <w:r w:rsidRPr="009C20CE">
              <w:t xml:space="preserve"> to explain the rules of the Carbon Dice Game. Show students where the different carbon pools are set up around the room. Explain that sometimes they will be a part of organic molecules (that contain chemical energy), and sometimes they will be a part of inorganic molecules (that do not contain useable chemical energy). When they are part of an organic molecule, they need to carry a yellow twist tie with them to represent this energy. Show students the containers where they should pick up and drop off their twist ties. At each pool, students should make tally marks on the </w:t>
            </w:r>
            <w:r w:rsidR="000F7E6D">
              <w:rPr>
                <w:color w:val="0000FF"/>
              </w:rPr>
              <w:t>3.2</w:t>
            </w:r>
            <w:r w:rsidR="000F7E6D" w:rsidRPr="008F34EF">
              <w:rPr>
                <w:color w:val="0000FF"/>
              </w:rPr>
              <w:t xml:space="preserve"> Carbon Dice Game Tally Cards</w:t>
            </w:r>
            <w:r w:rsidRPr="009C20CE">
              <w:t xml:space="preserve"> each time they visit a pool</w:t>
            </w:r>
            <w:r>
              <w:t xml:space="preserve"> and fill in their individual tracking sheet, </w:t>
            </w:r>
            <w:r>
              <w:rPr>
                <w:color w:val="0000FF"/>
              </w:rPr>
              <w:t>3.2 Carbon Dice Game Tracking Sheet</w:t>
            </w:r>
            <w:r w:rsidRPr="009C20CE">
              <w:t xml:space="preserve">. </w:t>
            </w:r>
          </w:p>
          <w:p w14:paraId="095AFBB4" w14:textId="77777777" w:rsidR="00483920" w:rsidRPr="009C20CE" w:rsidRDefault="00483920" w:rsidP="00274C9E">
            <w:r w:rsidRPr="009C20CE">
              <w:rPr>
                <w:color w:val="008000"/>
              </w:rPr>
              <w:t>Accommodation: Have students work in pairs to play the game.</w:t>
            </w:r>
          </w:p>
        </w:tc>
      </w:tr>
      <w:tr w:rsidR="00483920" w:rsidRPr="009C20CE" w14:paraId="420B653C" w14:textId="77777777" w:rsidTr="00483920">
        <w:tc>
          <w:tcPr>
            <w:tcW w:w="9576" w:type="dxa"/>
          </w:tcPr>
          <w:p w14:paraId="27F421C2" w14:textId="77777777" w:rsidR="00483920" w:rsidRPr="009C20CE" w:rsidRDefault="00483920" w:rsidP="00881F8B">
            <w:pPr>
              <w:pStyle w:val="ListParagraph"/>
              <w:numPr>
                <w:ilvl w:val="3"/>
                <w:numId w:val="8"/>
              </w:numPr>
            </w:pPr>
            <w:r w:rsidRPr="009C20CE">
              <w:rPr>
                <w:b/>
              </w:rPr>
              <w:lastRenderedPageBreak/>
              <w:t>Students prepare to play the game.</w:t>
            </w:r>
          </w:p>
          <w:p w14:paraId="5BBFD41D" w14:textId="77777777" w:rsidR="00483920" w:rsidRPr="009C20CE" w:rsidRDefault="00483920" w:rsidP="00274C9E">
            <w:pPr>
              <w:ind w:right="36"/>
            </w:pPr>
            <w:r w:rsidRPr="009C20CE">
              <w:t>Before playing the game, distribute one die</w:t>
            </w:r>
            <w:r>
              <w:t xml:space="preserve"> and one copy of the </w:t>
            </w:r>
            <w:r>
              <w:rPr>
                <w:color w:val="0000FF"/>
              </w:rPr>
              <w:t>3.2 Carbon Dice Game Tracking Sheet</w:t>
            </w:r>
            <w:r w:rsidRPr="009C20CE">
              <w:t xml:space="preserve"> to each student. </w:t>
            </w:r>
          </w:p>
          <w:p w14:paraId="693935B3" w14:textId="77777777" w:rsidR="00483920" w:rsidRPr="009C20CE" w:rsidRDefault="00483920" w:rsidP="00881F8B">
            <w:pPr>
              <w:numPr>
                <w:ilvl w:val="0"/>
                <w:numId w:val="14"/>
              </w:numPr>
              <w:ind w:left="360" w:right="43"/>
              <w:contextualSpacing/>
            </w:pPr>
            <w:r w:rsidRPr="009C20CE">
              <w:t xml:space="preserve">Model how to play the game by having one or two students roll the dice and move through the ecosystem a few times in front of the whole class. Be sure students understand when to pick up or drop off a twist tie and that a carbon atom can only have one twist tie at one time. Twist ties can be used only once when some organism needs to use energy. </w:t>
            </w:r>
          </w:p>
          <w:p w14:paraId="4598A9EF" w14:textId="77777777" w:rsidR="000F7E6D" w:rsidRDefault="00483920" w:rsidP="004A6BD0">
            <w:pPr>
              <w:numPr>
                <w:ilvl w:val="0"/>
                <w:numId w:val="14"/>
              </w:numPr>
              <w:ind w:left="360" w:right="43"/>
              <w:contextualSpacing/>
            </w:pPr>
            <w:r w:rsidRPr="009C20CE">
              <w:t xml:space="preserve">Remind students to make a tally mark </w:t>
            </w:r>
            <w:r>
              <w:t xml:space="preserve">and record the pool and process on their tracking sheet </w:t>
            </w:r>
            <w:r w:rsidRPr="009C20CE">
              <w:t>every time they enter a carbon pool or roll the dice and remain in a carbon pool</w:t>
            </w:r>
            <w:r>
              <w:t>.</w:t>
            </w:r>
          </w:p>
          <w:p w14:paraId="52CDF3B6" w14:textId="4698DF55" w:rsidR="00483920" w:rsidRPr="009C20CE" w:rsidRDefault="00483920" w:rsidP="00881F8B">
            <w:pPr>
              <w:numPr>
                <w:ilvl w:val="0"/>
                <w:numId w:val="14"/>
              </w:numPr>
              <w:ind w:left="360" w:right="43"/>
            </w:pPr>
            <w:r w:rsidRPr="009C20CE">
              <w:t>Ask the students if they have any questions.</w:t>
            </w:r>
          </w:p>
        </w:tc>
      </w:tr>
      <w:tr w:rsidR="00483920" w:rsidRPr="009C20CE" w14:paraId="0FDC2EFA" w14:textId="77777777" w:rsidTr="00483920">
        <w:tc>
          <w:tcPr>
            <w:tcW w:w="9576" w:type="dxa"/>
          </w:tcPr>
          <w:p w14:paraId="4A3779A6" w14:textId="77777777" w:rsidR="00483920" w:rsidRPr="009315F3" w:rsidRDefault="00483920" w:rsidP="00881F8B">
            <w:pPr>
              <w:pStyle w:val="ListParagraph"/>
              <w:numPr>
                <w:ilvl w:val="3"/>
                <w:numId w:val="8"/>
              </w:numPr>
              <w:rPr>
                <w:rFonts w:eastAsia="Times"/>
              </w:rPr>
            </w:pPr>
            <w:r w:rsidRPr="00155730">
              <w:rPr>
                <w:b/>
              </w:rPr>
              <w:t>Students play the game.</w:t>
            </w:r>
          </w:p>
          <w:p w14:paraId="4D42C0C0" w14:textId="77777777" w:rsidR="00483920" w:rsidRPr="009C20CE" w:rsidRDefault="00483920" w:rsidP="00274C9E">
            <w:pPr>
              <w:ind w:right="43"/>
            </w:pPr>
            <w:r w:rsidRPr="009C20CE">
              <w:t xml:space="preserve">Have all students start in the atmosphere pool as carbon in carbon dioxide molecules. </w:t>
            </w:r>
            <w:r>
              <w:t xml:space="preserve">Every student should record atmosphere as their first pool on their tracking sheet. </w:t>
            </w:r>
            <w:r w:rsidRPr="009C20CE">
              <w:t xml:space="preserve">Remember, these do not have energy, so students should begin without a twist tie. However, when they move to the Producer pool, they need to take a twist tie with them! </w:t>
            </w:r>
          </w:p>
          <w:p w14:paraId="14E971BA" w14:textId="77777777" w:rsidR="00483920" w:rsidRPr="004A6BD0" w:rsidRDefault="00483920" w:rsidP="004A6BD0">
            <w:pPr>
              <w:numPr>
                <w:ilvl w:val="0"/>
                <w:numId w:val="17"/>
              </w:numPr>
              <w:ind w:left="403" w:right="43"/>
              <w:contextualSpacing/>
              <w:rPr>
                <w:i/>
                <w:color w:val="008000"/>
              </w:rPr>
            </w:pPr>
            <w:r w:rsidRPr="009C20CE">
              <w:t xml:space="preserve">Give students 10-15 minutes to play the game. Remember, in the Atmosphere pool, the twist ties represent sunlight energy; when students arrive at the Producer pool, the twist ties represent chemical energy; and when students leave twist ties at the Producer, Herbivore, Carnivore, and Soil Organic Carbon pools, the twist ties represent heat energy lost to the environment. </w:t>
            </w:r>
          </w:p>
          <w:p w14:paraId="2FE4E936" w14:textId="69C12C44" w:rsidR="000D3047" w:rsidRPr="00266708" w:rsidRDefault="000D3047" w:rsidP="00881F8B">
            <w:pPr>
              <w:numPr>
                <w:ilvl w:val="0"/>
                <w:numId w:val="17"/>
              </w:numPr>
              <w:ind w:left="403" w:right="43"/>
              <w:rPr>
                <w:i/>
                <w:color w:val="008000"/>
              </w:rPr>
            </w:pPr>
            <w:r>
              <w:t xml:space="preserve">Have your students save their </w:t>
            </w:r>
            <w:r w:rsidR="000F7E6D">
              <w:rPr>
                <w:color w:val="0000FF"/>
              </w:rPr>
              <w:t>3.2 Carbon Dice Game Tracking Sheet</w:t>
            </w:r>
            <w:r>
              <w:t>. They will use them in the next activity.</w:t>
            </w:r>
          </w:p>
          <w:p w14:paraId="5ABC963B" w14:textId="77777777" w:rsidR="00483920" w:rsidRPr="009C20CE" w:rsidRDefault="00483920" w:rsidP="00274C9E">
            <w:pPr>
              <w:ind w:left="46" w:right="36"/>
              <w:rPr>
                <w:rFonts w:eastAsia="Times"/>
              </w:rPr>
            </w:pPr>
            <w:r w:rsidRPr="009C20CE">
              <w:rPr>
                <w:color w:val="008000"/>
              </w:rPr>
              <w:t xml:space="preserve">Accommodation: Give students more time to move around the room to play the game.  Set up a timer so students know to stay on task and that you expect them to have finished the game before the timer goes off.  If you think your students will need more guidance, stop the students every five minutes or so to check on their progress and allow students to ask questions.  </w:t>
            </w:r>
          </w:p>
        </w:tc>
      </w:tr>
      <w:tr w:rsidR="00483920" w:rsidRPr="009C20CE" w14:paraId="5BE99728" w14:textId="77777777" w:rsidTr="00483920">
        <w:tc>
          <w:tcPr>
            <w:tcW w:w="9576" w:type="dxa"/>
          </w:tcPr>
          <w:p w14:paraId="0D02E29F" w14:textId="77777777" w:rsidR="00483920" w:rsidRPr="00155730" w:rsidRDefault="00483920" w:rsidP="00881F8B">
            <w:pPr>
              <w:pStyle w:val="ListParagraph"/>
              <w:numPr>
                <w:ilvl w:val="3"/>
                <w:numId w:val="8"/>
              </w:numPr>
              <w:rPr>
                <w:b/>
              </w:rPr>
            </w:pPr>
            <w:r w:rsidRPr="00155730">
              <w:rPr>
                <w:b/>
              </w:rPr>
              <w:t>Evaluate the results of the game.</w:t>
            </w:r>
          </w:p>
          <w:p w14:paraId="513DEE02" w14:textId="77777777" w:rsidR="000F7E6D" w:rsidRDefault="00483920" w:rsidP="00274C9E">
            <w:r w:rsidRPr="009C20CE">
              <w:t xml:space="preserve">Use Slides </w:t>
            </w:r>
            <w:r>
              <w:t>10-11</w:t>
            </w:r>
            <w:r w:rsidRPr="009C20CE">
              <w:t xml:space="preserve"> to evaluate the results of the game when it is over. </w:t>
            </w:r>
          </w:p>
          <w:p w14:paraId="496AE31E" w14:textId="32CC1C46" w:rsidR="000F7E6D" w:rsidRPr="004A6BD0" w:rsidRDefault="00483920" w:rsidP="000F7E6D">
            <w:pPr>
              <w:pStyle w:val="ListParagraph"/>
              <w:numPr>
                <w:ilvl w:val="0"/>
                <w:numId w:val="55"/>
              </w:numPr>
              <w:ind w:left="336"/>
              <w:rPr>
                <w:b/>
              </w:rPr>
            </w:pPr>
            <w:r w:rsidRPr="009C20CE">
              <w:t xml:space="preserve">Have students collect the </w:t>
            </w:r>
            <w:r w:rsidR="000F7E6D" w:rsidRPr="000F7E6D">
              <w:rPr>
                <w:color w:val="0000FF"/>
              </w:rPr>
              <w:t>3.2 Carbon Dice Game Tally Cards</w:t>
            </w:r>
            <w:r w:rsidRPr="009C20CE">
              <w:t xml:space="preserve"> from each station and add up the tally marks. </w:t>
            </w:r>
          </w:p>
          <w:p w14:paraId="42BCB146" w14:textId="5B656EA9" w:rsidR="00483920" w:rsidRPr="000F7E6D" w:rsidRDefault="00483920" w:rsidP="004A6BD0">
            <w:pPr>
              <w:pStyle w:val="ListParagraph"/>
              <w:numPr>
                <w:ilvl w:val="0"/>
                <w:numId w:val="55"/>
              </w:numPr>
              <w:ind w:left="336"/>
              <w:rPr>
                <w:b/>
              </w:rPr>
            </w:pPr>
            <w:r w:rsidRPr="009C20CE">
              <w:t xml:space="preserve">Enter the number of tally marks in the </w:t>
            </w:r>
            <w:r w:rsidRPr="000F7E6D">
              <w:rPr>
                <w:color w:val="0000FF"/>
              </w:rPr>
              <w:t>3.2 Carbon Dice Game Class Results Spreadsheet</w:t>
            </w:r>
            <w:r w:rsidRPr="009C20CE">
              <w:t xml:space="preserve"> under the “visitations” tab. This will automatically generate a graph for your class. </w:t>
            </w:r>
            <w:r>
              <w:t>These results will be further evaluated in Activity 3.3</w:t>
            </w:r>
          </w:p>
        </w:tc>
      </w:tr>
      <w:tr w:rsidR="00483920" w:rsidRPr="009C20CE" w14:paraId="4657F475" w14:textId="77777777" w:rsidTr="00483920">
        <w:tc>
          <w:tcPr>
            <w:tcW w:w="9576" w:type="dxa"/>
          </w:tcPr>
          <w:p w14:paraId="2B58B35F" w14:textId="77777777" w:rsidR="00483920" w:rsidRPr="00155730" w:rsidRDefault="00483920" w:rsidP="00881F8B">
            <w:pPr>
              <w:pStyle w:val="ListParagraph"/>
              <w:numPr>
                <w:ilvl w:val="3"/>
                <w:numId w:val="8"/>
              </w:numPr>
              <w:rPr>
                <w:b/>
              </w:rPr>
            </w:pPr>
            <w:r w:rsidRPr="00155730">
              <w:rPr>
                <w:b/>
              </w:rPr>
              <w:t>Observe the location of the energy twist ties.</w:t>
            </w:r>
          </w:p>
          <w:p w14:paraId="09C78578" w14:textId="0AF37F96" w:rsidR="00483920" w:rsidRPr="00266708" w:rsidRDefault="00313D22" w:rsidP="004A6BD0">
            <w:pPr>
              <w:ind w:right="36"/>
              <w:rPr>
                <w:b/>
              </w:rPr>
            </w:pPr>
            <w:r>
              <w:lastRenderedPageBreak/>
              <w:t xml:space="preserve">Use </w:t>
            </w:r>
            <w:r w:rsidR="00FC508E">
              <w:t>Slide</w:t>
            </w:r>
            <w:r>
              <w:t xml:space="preserve"> 12 for a discussion of what happened to the energy twist ties in the game. </w:t>
            </w:r>
            <w:r w:rsidR="00483920" w:rsidRPr="009C20CE">
              <w:t xml:space="preserve">Energy movement through ecosystems will be discussed in greater detail in </w:t>
            </w:r>
            <w:r w:rsidR="00483920" w:rsidRPr="00155730">
              <w:t>Activity 3.</w:t>
            </w:r>
            <w:r w:rsidR="00483920">
              <w:t>5</w:t>
            </w:r>
            <w:r w:rsidR="00483920" w:rsidRPr="009C20CE">
              <w:t>, so for now, simply have students observe where the twist ties ended up in the ecosystem</w:t>
            </w:r>
            <w:r>
              <w:t>.</w:t>
            </w:r>
            <w:r w:rsidR="00483920" w:rsidRPr="009C20CE">
              <w:rPr>
                <w:i/>
              </w:rPr>
              <w:t xml:space="preserve"> </w:t>
            </w:r>
          </w:p>
        </w:tc>
      </w:tr>
      <w:tr w:rsidR="00313D22" w:rsidRPr="009C20CE" w14:paraId="40412FFE" w14:textId="77777777" w:rsidTr="00483920">
        <w:tc>
          <w:tcPr>
            <w:tcW w:w="9576" w:type="dxa"/>
          </w:tcPr>
          <w:p w14:paraId="31F8F019" w14:textId="77777777" w:rsidR="00313D22" w:rsidRDefault="00313D22" w:rsidP="00881F8B">
            <w:pPr>
              <w:pStyle w:val="ListParagraph"/>
              <w:numPr>
                <w:ilvl w:val="3"/>
                <w:numId w:val="8"/>
              </w:numPr>
              <w:rPr>
                <w:b/>
              </w:rPr>
            </w:pPr>
            <w:r>
              <w:rPr>
                <w:b/>
              </w:rPr>
              <w:lastRenderedPageBreak/>
              <w:t xml:space="preserve">Ask students to connect the </w:t>
            </w:r>
            <w:r w:rsidR="004B5CD9">
              <w:rPr>
                <w:b/>
              </w:rPr>
              <w:t>Carbon Dice Game to the organic matter pyramid.</w:t>
            </w:r>
          </w:p>
          <w:p w14:paraId="45BEB561" w14:textId="3A725B29" w:rsidR="004B5CD9" w:rsidRPr="004B5CD9" w:rsidRDefault="004B5CD9" w:rsidP="004A6BD0">
            <w:r>
              <w:t>Use Slide 13 to remind students of the question</w:t>
            </w:r>
            <w:r w:rsidR="000F7E6D">
              <w:t>s</w:t>
            </w:r>
            <w:r>
              <w:t xml:space="preserve"> about the organic matter pyramid that they started with. Ask them to connect their experiences in the Carbon Dice Game to the Carbon Cycling Question and the organic matter pyramid.</w:t>
            </w:r>
          </w:p>
        </w:tc>
      </w:tr>
      <w:tr w:rsidR="00111D6D" w:rsidRPr="009C20CE" w14:paraId="0FB653A5" w14:textId="77777777" w:rsidTr="00483920">
        <w:tc>
          <w:tcPr>
            <w:tcW w:w="9576" w:type="dxa"/>
          </w:tcPr>
          <w:p w14:paraId="15336E22" w14:textId="40D5536B" w:rsidR="00111D6D" w:rsidRPr="004A6BD0" w:rsidRDefault="00111D6D" w:rsidP="004A6BD0">
            <w:pPr>
              <w:pStyle w:val="ListParagraph"/>
              <w:numPr>
                <w:ilvl w:val="3"/>
                <w:numId w:val="8"/>
              </w:numPr>
              <w:rPr>
                <w:b/>
              </w:rPr>
            </w:pPr>
            <w:r w:rsidRPr="004A6BD0">
              <w:rPr>
                <w:b/>
              </w:rPr>
              <w:t>Have students complete an exit ticket.</w:t>
            </w:r>
          </w:p>
          <w:p w14:paraId="7114C160" w14:textId="501FFA2D" w:rsidR="00111D6D" w:rsidRPr="009532C2" w:rsidRDefault="00111D6D" w:rsidP="004A6BD0">
            <w:r>
              <w:t xml:space="preserve">Show </w:t>
            </w:r>
            <w:r w:rsidR="00FC508E">
              <w:t>Slide</w:t>
            </w:r>
            <w:r>
              <w:t xml:space="preserve"> 14 </w:t>
            </w:r>
            <w:r w:rsidRPr="00A72249">
              <w:t xml:space="preserve">of the </w:t>
            </w:r>
            <w:r w:rsidRPr="004A6BD0">
              <w:rPr>
                <w:rFonts w:eastAsiaTheme="minorEastAsia"/>
                <w:color w:val="0432FF"/>
                <w:kern w:val="24"/>
              </w:rPr>
              <w:t>3.2 Carbon Dice Game</w:t>
            </w:r>
            <w:r w:rsidRPr="004A6BD0">
              <w:rPr>
                <w:color w:val="0432FF"/>
              </w:rPr>
              <w:t xml:space="preserve"> PPT</w:t>
            </w:r>
            <w:r w:rsidRPr="000F7E6D">
              <w:rPr>
                <w:color w:val="000000" w:themeColor="text1"/>
              </w:rPr>
              <w:t>.</w:t>
            </w:r>
          </w:p>
          <w:p w14:paraId="444B7477" w14:textId="77777777" w:rsidR="00111D6D" w:rsidRDefault="00111D6D" w:rsidP="00111D6D">
            <w:pPr>
              <w:pStyle w:val="ListParagraph"/>
              <w:numPr>
                <w:ilvl w:val="0"/>
                <w:numId w:val="2"/>
              </w:numPr>
              <w:ind w:left="333"/>
            </w:pPr>
            <w:r>
              <w:t>Conclusions: Which carbon pool did the carbon atoms visit less than the others?</w:t>
            </w:r>
          </w:p>
          <w:p w14:paraId="1DBFC4FC" w14:textId="77777777" w:rsidR="00111D6D" w:rsidRDefault="00111D6D" w:rsidP="00111D6D">
            <w:pPr>
              <w:pStyle w:val="ListParagraph"/>
              <w:numPr>
                <w:ilvl w:val="0"/>
                <w:numId w:val="46"/>
              </w:numPr>
              <w:spacing w:after="0"/>
              <w:ind w:left="320"/>
            </w:pPr>
            <w:r>
              <w:t>Predictions: How can the Carbon Dice Game help us to explain the organic matter pyramid</w:t>
            </w:r>
            <w:r w:rsidRPr="00C000D6">
              <w:t>?</w:t>
            </w:r>
          </w:p>
          <w:p w14:paraId="37CBE69B" w14:textId="75CD78B8" w:rsidR="008F316B" w:rsidRDefault="00111D6D" w:rsidP="00111D6D">
            <w:pPr>
              <w:pStyle w:val="ListParagraph"/>
              <w:numPr>
                <w:ilvl w:val="0"/>
                <w:numId w:val="45"/>
              </w:numPr>
              <w:spacing w:after="0"/>
              <w:ind w:left="333"/>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14:paraId="11A55B90" w14:textId="28FDCC90" w:rsidR="00111D6D" w:rsidRPr="008F316B" w:rsidRDefault="00111D6D" w:rsidP="004A6BD0">
            <w:pPr>
              <w:pStyle w:val="ListParagraph"/>
              <w:numPr>
                <w:ilvl w:val="0"/>
                <w:numId w:val="45"/>
              </w:numPr>
              <w:spacing w:after="0"/>
              <w:ind w:left="333"/>
              <w:rPr>
                <w:b/>
              </w:rPr>
            </w:pPr>
            <w:r>
              <w:t xml:space="preserve">The conclusions question will provide you with information about what your students are taking away from the activity. Student answers to the conclusions question can be used on the </w:t>
            </w:r>
            <w:r w:rsidRPr="008F316B">
              <w:rPr>
                <w:color w:val="00B050"/>
              </w:rPr>
              <w:t xml:space="preserve">Driving Question Board </w:t>
            </w:r>
            <w:r>
              <w:t>(if you are using one). The predictions question allows students to begin thinking about the next activity and allows you to assess their current ideas as you prepare for the next activity. Student answers to the predictions question can be used as a lead into the next activity.</w:t>
            </w:r>
          </w:p>
        </w:tc>
      </w:tr>
    </w:tbl>
    <w:p w14:paraId="6532BB2B" w14:textId="77777777" w:rsidR="00E054C9" w:rsidRPr="00D438F2" w:rsidRDefault="00E054C9" w:rsidP="00E054C9"/>
    <w:p w14:paraId="6643520F" w14:textId="77777777" w:rsidR="00E054C9" w:rsidRPr="00D438F2" w:rsidRDefault="00E054C9" w:rsidP="00E054C9">
      <w:pPr>
        <w:pStyle w:val="Heading2"/>
      </w:pPr>
      <w:r>
        <w:rPr>
          <w:color w:val="FF0000"/>
        </w:rPr>
        <w:t xml:space="preserve">Tab 3: </w:t>
      </w:r>
      <w:r w:rsidRPr="00D438F2">
        <w:t>Assessment</w:t>
      </w:r>
    </w:p>
    <w:p w14:paraId="3FB009CD" w14:textId="77777777" w:rsidR="00F57140" w:rsidRPr="009C20CE" w:rsidRDefault="00F57140" w:rsidP="00F57140">
      <w:pPr>
        <w:ind w:right="36"/>
      </w:pPr>
      <w:r w:rsidRPr="009C20CE">
        <w:t>During the discussion after the game, formatively assess how well students are able to make connections between the pools in the game and the charts that are generated from the graph. If they do not see the connection, you may want to spend time helping them understand the different representations.</w:t>
      </w:r>
    </w:p>
    <w:p w14:paraId="5F74DD14" w14:textId="77777777" w:rsidR="00483920" w:rsidRPr="009C20CE" w:rsidRDefault="00483920" w:rsidP="00483920">
      <w:pPr>
        <w:pStyle w:val="Heading3"/>
      </w:pPr>
      <w:r w:rsidRPr="009C20CE">
        <w:t>Tips</w:t>
      </w:r>
    </w:p>
    <w:p w14:paraId="21523FC7" w14:textId="669D2C05" w:rsidR="00483920" w:rsidRDefault="00483920" w:rsidP="00483920">
      <w:pPr>
        <w:ind w:right="36"/>
      </w:pPr>
      <w:r w:rsidRPr="009C20CE">
        <w:t xml:space="preserve">You may want to print more than one copy of the </w:t>
      </w:r>
      <w:r>
        <w:rPr>
          <w:color w:val="0000FF"/>
        </w:rPr>
        <w:t>3.2</w:t>
      </w:r>
      <w:r w:rsidRPr="008F34EF">
        <w:rPr>
          <w:color w:val="0000FF"/>
        </w:rPr>
        <w:t xml:space="preserve"> Carbon Dice Game Posters</w:t>
      </w:r>
      <w:r w:rsidRPr="008F34EF">
        <w:rPr>
          <w:rFonts w:eastAsia="Times"/>
        </w:rPr>
        <w:t xml:space="preserve">, </w:t>
      </w:r>
      <w:r>
        <w:rPr>
          <w:color w:val="0000FF"/>
        </w:rPr>
        <w:t>3.2</w:t>
      </w:r>
      <w:r w:rsidRPr="008F34EF">
        <w:rPr>
          <w:color w:val="0000FF"/>
        </w:rPr>
        <w:t xml:space="preserve"> Carbon Dice Game Tally Cards</w:t>
      </w:r>
      <w:r w:rsidRPr="008F34EF">
        <w:rPr>
          <w:rFonts w:eastAsia="Times"/>
        </w:rPr>
        <w:t xml:space="preserve">, and </w:t>
      </w:r>
      <w:r>
        <w:rPr>
          <w:color w:val="0000FF"/>
        </w:rPr>
        <w:t>3.2</w:t>
      </w:r>
      <w:r w:rsidRPr="008F34EF">
        <w:rPr>
          <w:color w:val="0000FF"/>
        </w:rPr>
        <w:t xml:space="preserve"> Carbon Dice Game Energy Labels</w:t>
      </w:r>
      <w:r w:rsidRPr="009C20CE">
        <w:t xml:space="preserve">. Printing multiple copies allows more students to visit each pool at </w:t>
      </w:r>
      <w:r w:rsidR="008F316B">
        <w:t>a</w:t>
      </w:r>
      <w:r w:rsidR="008F316B" w:rsidRPr="009C20CE">
        <w:t xml:space="preserve"> </w:t>
      </w:r>
      <w:r w:rsidRPr="009C20CE">
        <w:t>time.</w:t>
      </w:r>
    </w:p>
    <w:p w14:paraId="30900FC7" w14:textId="36AE9B5A" w:rsidR="00BD5ACC" w:rsidRPr="009C20CE" w:rsidRDefault="00BD5ACC" w:rsidP="00483920">
      <w:pPr>
        <w:ind w:right="36"/>
      </w:pPr>
      <w:r>
        <w:t>Stress</w:t>
      </w:r>
      <w:r w:rsidRPr="00F01F36">
        <w:t xml:space="preserve"> that although we are using twist ties to represent energy, energy is actually not made of matter/molecules!</w:t>
      </w:r>
    </w:p>
    <w:p w14:paraId="21BA0E80" w14:textId="77777777" w:rsidR="00E054C9" w:rsidRDefault="00E054C9" w:rsidP="00E054C9">
      <w:pPr>
        <w:pStyle w:val="Heading2"/>
      </w:pPr>
      <w:r w:rsidRPr="00B517E1">
        <w:rPr>
          <w:color w:val="FF0000"/>
        </w:rPr>
        <w:t>Tab 4</w:t>
      </w:r>
      <w:r>
        <w:t>: Differentiation &amp;</w:t>
      </w:r>
      <w:r w:rsidRPr="00761F92">
        <w:t xml:space="preserve"> </w:t>
      </w:r>
      <w:r w:rsidRPr="00D438F2">
        <w:t>Extending the Learning</w:t>
      </w:r>
      <w:r>
        <w:t xml:space="preserve"> </w:t>
      </w:r>
    </w:p>
    <w:p w14:paraId="79CB09BB" w14:textId="77777777" w:rsidR="00E054C9" w:rsidRDefault="00E054C9" w:rsidP="00E054C9">
      <w:pPr>
        <w:pStyle w:val="Heading3"/>
        <w:rPr>
          <w:color w:val="FF0000"/>
        </w:rPr>
      </w:pPr>
      <w:r>
        <w:t xml:space="preserve">Differentiation </w:t>
      </w:r>
      <w:r>
        <w:rPr>
          <w:color w:val="FF0000"/>
        </w:rPr>
        <w:t>(Accordion)</w:t>
      </w:r>
    </w:p>
    <w:p w14:paraId="7D4144D7" w14:textId="4BBD3DF6" w:rsidR="00BD5ACC" w:rsidRDefault="00A73F6D" w:rsidP="004A6BD0">
      <w:pPr>
        <w:pStyle w:val="ListParagraph"/>
        <w:numPr>
          <w:ilvl w:val="0"/>
          <w:numId w:val="45"/>
        </w:numPr>
        <w:ind w:left="360"/>
      </w:pPr>
      <w:r>
        <w:t>Have students play the game in pairs, rather than as individuals, with students in each pair sharing the work of reading the instructions, throwing the die, and recording the carbon pools that they visited</w:t>
      </w:r>
      <w:r w:rsidR="008F316B">
        <w:t xml:space="preserve"> on the tracking sheet</w:t>
      </w:r>
      <w:r>
        <w:t>.</w:t>
      </w:r>
    </w:p>
    <w:p w14:paraId="4BFADA53" w14:textId="77777777" w:rsidR="00E054C9" w:rsidRDefault="00E054C9" w:rsidP="00E054C9">
      <w:pPr>
        <w:pStyle w:val="Heading3"/>
      </w:pPr>
      <w:r>
        <w:t xml:space="preserve">Modifications </w:t>
      </w:r>
      <w:r>
        <w:rPr>
          <w:color w:val="FF0000"/>
        </w:rPr>
        <w:t>(Accordion)</w:t>
      </w:r>
    </w:p>
    <w:p w14:paraId="363F0403" w14:textId="77777777" w:rsidR="00E054C9" w:rsidRPr="00761F92" w:rsidRDefault="00E054C9" w:rsidP="00E054C9">
      <w:pPr>
        <w:pStyle w:val="Heading3"/>
      </w:pPr>
      <w:r w:rsidRPr="00D438F2">
        <w:t>Extending the Learning</w:t>
      </w:r>
      <w:r>
        <w:t xml:space="preserve"> </w:t>
      </w:r>
      <w:r>
        <w:rPr>
          <w:color w:val="FF0000"/>
        </w:rPr>
        <w:t>(Accordion)</w:t>
      </w:r>
    </w:p>
    <w:p w14:paraId="2A89CA85" w14:textId="3CD06E8E" w:rsidR="00E054C9" w:rsidRDefault="00483920" w:rsidP="00483920">
      <w:pPr>
        <w:ind w:right="36"/>
      </w:pPr>
      <w:r w:rsidRPr="009C20CE">
        <w:t xml:space="preserve">Use Slides </w:t>
      </w:r>
      <w:r>
        <w:t>1</w:t>
      </w:r>
      <w:r w:rsidR="008F316B">
        <w:t>5</w:t>
      </w:r>
      <w:r w:rsidRPr="009C20CE">
        <w:t>-1</w:t>
      </w:r>
      <w:r w:rsidR="008F316B">
        <w:t>6 (hidden in the PPT)</w:t>
      </w:r>
      <w:r w:rsidRPr="009C20CE">
        <w:t xml:space="preserve"> to explain that the Carbon Dice game was a model, and therefore has some limitations when representing actual ecosystems. Ask students to </w:t>
      </w:r>
      <w:r w:rsidRPr="009C20CE">
        <w:lastRenderedPageBreak/>
        <w:t xml:space="preserve">brainstorm ways that a real ecosystem differs from the model ecosystem and share their ideas with the class. </w:t>
      </w:r>
    </w:p>
    <w:p w14:paraId="032B2B95" w14:textId="77777777" w:rsidR="00E054C9" w:rsidRPr="00D438F2" w:rsidRDefault="00E054C9" w:rsidP="00E054C9">
      <w:pPr>
        <w:pStyle w:val="standard"/>
        <w:ind w:firstLine="0"/>
        <w:rPr>
          <w:rFonts w:cs="Arial"/>
          <w:szCs w:val="22"/>
        </w:rPr>
      </w:pPr>
    </w:p>
    <w:p w14:paraId="2A33AFBF" w14:textId="77777777" w:rsidR="00483920" w:rsidRDefault="00483920">
      <w:pPr>
        <w:spacing w:after="0"/>
        <w:rPr>
          <w:b/>
          <w:kern w:val="28"/>
          <w:sz w:val="36"/>
        </w:rPr>
      </w:pPr>
      <w:r>
        <w:br w:type="page"/>
      </w:r>
    </w:p>
    <w:p w14:paraId="1BEA0A35" w14:textId="77777777" w:rsidR="00E054C9" w:rsidRDefault="00E054C9" w:rsidP="00E054C9">
      <w:pPr>
        <w:pStyle w:val="Heading1"/>
      </w:pPr>
      <w:r w:rsidRPr="00D438F2">
        <w:lastRenderedPageBreak/>
        <w:t>Activit</w:t>
      </w:r>
      <w:r w:rsidR="00483920">
        <w:t>y 3.3: Tracing Carbon Through Ecosystems (30 min)</w:t>
      </w:r>
    </w:p>
    <w:p w14:paraId="7C96593C" w14:textId="77777777" w:rsidR="00E054C9" w:rsidRDefault="00E054C9" w:rsidP="00E054C9">
      <w:pPr>
        <w:pStyle w:val="Heading2"/>
      </w:pPr>
      <w:r>
        <w:rPr>
          <w:color w:val="FF0000"/>
        </w:rPr>
        <w:t>Tab 1:</w:t>
      </w:r>
      <w:r>
        <w:t xml:space="preserve"> Overview and Preparation</w:t>
      </w:r>
    </w:p>
    <w:p w14:paraId="2EEA45AA" w14:textId="77777777" w:rsidR="00E054C9" w:rsidRPr="002B5F20" w:rsidRDefault="00E054C9" w:rsidP="00E054C9">
      <w:pPr>
        <w:pStyle w:val="Heading3"/>
      </w:pPr>
      <w:r>
        <w:t>Target Student Performance</w:t>
      </w:r>
    </w:p>
    <w:p w14:paraId="6C7F4FC4" w14:textId="77777777" w:rsidR="00E054C9" w:rsidRPr="00AD3132" w:rsidRDefault="00B73626" w:rsidP="00E054C9">
      <w:pPr>
        <w:rPr>
          <w:color w:val="FF0000"/>
        </w:rPr>
      </w:pPr>
      <w:r w:rsidRPr="00895546">
        <w:t>Students name carbon pools and the processes that move carbon atoms among pools in terrestrial ecosystems.</w:t>
      </w:r>
    </w:p>
    <w:p w14:paraId="6B23F734" w14:textId="77777777" w:rsidR="00E054C9" w:rsidRDefault="00E054C9" w:rsidP="00E054C9">
      <w:pPr>
        <w:pStyle w:val="Heading3"/>
      </w:pPr>
      <w:r>
        <w:t>Resources You Provide</w:t>
      </w:r>
    </w:p>
    <w:p w14:paraId="5DCF8066" w14:textId="0F6C48AB" w:rsidR="00E054C9" w:rsidRPr="002B5F20" w:rsidRDefault="00483920" w:rsidP="00881F8B">
      <w:pPr>
        <w:pStyle w:val="ListParagraph"/>
        <w:numPr>
          <w:ilvl w:val="0"/>
          <w:numId w:val="19"/>
        </w:numPr>
      </w:pPr>
      <w:r>
        <w:rPr>
          <w:color w:val="000000" w:themeColor="text1"/>
        </w:rPr>
        <w:t xml:space="preserve">(From Previous </w:t>
      </w:r>
      <w:r w:rsidR="008F316B">
        <w:rPr>
          <w:color w:val="000000" w:themeColor="text1"/>
        </w:rPr>
        <w:t>Activity</w:t>
      </w:r>
      <w:r>
        <w:rPr>
          <w:color w:val="000000" w:themeColor="text1"/>
        </w:rPr>
        <w:t xml:space="preserve">) </w:t>
      </w:r>
      <w:r>
        <w:rPr>
          <w:color w:val="0000FF"/>
        </w:rPr>
        <w:t xml:space="preserve">3.2 Carbon Dice Game Tracking Sheet </w:t>
      </w:r>
    </w:p>
    <w:p w14:paraId="7C7DA24A" w14:textId="77777777" w:rsidR="00E054C9" w:rsidRPr="00D438F2" w:rsidRDefault="00E054C9" w:rsidP="00E054C9">
      <w:pPr>
        <w:pStyle w:val="Heading3"/>
      </w:pPr>
      <w:r w:rsidRPr="00D438F2">
        <w:t>Resources Provided</w:t>
      </w:r>
    </w:p>
    <w:p w14:paraId="7AC7FDE5" w14:textId="77777777" w:rsidR="00483920" w:rsidRPr="009C20CE" w:rsidRDefault="00483920" w:rsidP="00881F8B">
      <w:pPr>
        <w:pStyle w:val="ListParagraph"/>
        <w:numPr>
          <w:ilvl w:val="0"/>
          <w:numId w:val="20"/>
        </w:numPr>
        <w:ind w:left="360" w:right="36"/>
      </w:pPr>
      <w:r>
        <w:rPr>
          <w:color w:val="0000FF"/>
        </w:rPr>
        <w:t>3.3</w:t>
      </w:r>
      <w:r w:rsidRPr="003A6609">
        <w:rPr>
          <w:color w:val="0000FF"/>
        </w:rPr>
        <w:t xml:space="preserve"> </w:t>
      </w:r>
      <w:r>
        <w:rPr>
          <w:color w:val="0000FF"/>
        </w:rPr>
        <w:t>Tracing Carbon Through Ecosystems PPT</w:t>
      </w:r>
    </w:p>
    <w:p w14:paraId="656434B2" w14:textId="77777777" w:rsidR="00483920" w:rsidRPr="009C20CE" w:rsidRDefault="00483920" w:rsidP="00881F8B">
      <w:pPr>
        <w:pStyle w:val="ListParagraph"/>
        <w:numPr>
          <w:ilvl w:val="0"/>
          <w:numId w:val="20"/>
        </w:numPr>
        <w:ind w:left="360" w:right="36"/>
      </w:pPr>
      <w:r>
        <w:rPr>
          <w:color w:val="0000FF"/>
        </w:rPr>
        <w:t xml:space="preserve">3.3 Tracing Carbon Through Ecosystems Graphic Organizer </w:t>
      </w:r>
      <w:r>
        <w:rPr>
          <w:color w:val="000000" w:themeColor="text1"/>
        </w:rPr>
        <w:t>(1 per student)</w:t>
      </w:r>
    </w:p>
    <w:p w14:paraId="2825316C" w14:textId="06957B0B" w:rsidR="00D25101" w:rsidRPr="004A6BD0" w:rsidRDefault="00D25101" w:rsidP="00D25101">
      <w:pPr>
        <w:pStyle w:val="ListParagraph"/>
        <w:numPr>
          <w:ilvl w:val="0"/>
          <w:numId w:val="20"/>
        </w:numPr>
        <w:ind w:left="360" w:right="36"/>
        <w:rPr>
          <w:color w:val="7030A0"/>
        </w:rPr>
      </w:pPr>
      <w:r w:rsidRPr="004A6BD0">
        <w:rPr>
          <w:color w:val="7030A0"/>
        </w:rPr>
        <w:t xml:space="preserve">3.3 Assessing Tracing Carbon Through Ecosystems Graphic Organizer </w:t>
      </w:r>
    </w:p>
    <w:p w14:paraId="50469044" w14:textId="482C8D6E" w:rsidR="00E054C9" w:rsidRPr="00483920" w:rsidRDefault="00483920" w:rsidP="00D25101">
      <w:pPr>
        <w:pStyle w:val="ListParagraph"/>
        <w:numPr>
          <w:ilvl w:val="0"/>
          <w:numId w:val="20"/>
        </w:numPr>
        <w:ind w:left="360" w:right="36"/>
      </w:pPr>
      <w:r>
        <w:rPr>
          <w:color w:val="000000" w:themeColor="text1"/>
        </w:rPr>
        <w:t xml:space="preserve">(Optional) </w:t>
      </w:r>
      <w:r>
        <w:rPr>
          <w:color w:val="0432FF"/>
        </w:rPr>
        <w:t>3.3 Supplement</w:t>
      </w:r>
      <w:r w:rsidR="000D3047">
        <w:rPr>
          <w:color w:val="0432FF"/>
        </w:rPr>
        <w:t>al</w:t>
      </w:r>
      <w:r>
        <w:rPr>
          <w:color w:val="0432FF"/>
        </w:rPr>
        <w:t xml:space="preserve"> PPT</w:t>
      </w:r>
    </w:p>
    <w:p w14:paraId="3E19675B" w14:textId="77777777" w:rsidR="00E054C9" w:rsidRPr="00D438F2" w:rsidRDefault="00E054C9" w:rsidP="00E054C9">
      <w:pPr>
        <w:pStyle w:val="Heading3"/>
      </w:pPr>
      <w:r w:rsidRPr="00D438F2">
        <w:t>Setup</w:t>
      </w:r>
    </w:p>
    <w:p w14:paraId="6F9EE20D" w14:textId="77777777" w:rsidR="00483920" w:rsidRPr="009C20CE" w:rsidRDefault="00483920" w:rsidP="00483920">
      <w:pPr>
        <w:ind w:right="36"/>
      </w:pPr>
      <w:r w:rsidRPr="009C20CE">
        <w:t xml:space="preserve">Print a copy for each student of </w:t>
      </w:r>
      <w:r>
        <w:rPr>
          <w:color w:val="0000FF"/>
        </w:rPr>
        <w:t>3.3 Tracing Carbon Through Ecosystems Graphic Organizer</w:t>
      </w:r>
      <w:r w:rsidRPr="009C20CE">
        <w:rPr>
          <w:i/>
        </w:rPr>
        <w:t>.</w:t>
      </w:r>
      <w:r w:rsidRPr="009C20CE">
        <w:t xml:space="preserve"> Set up a computer and projector for </w:t>
      </w:r>
      <w:r>
        <w:rPr>
          <w:color w:val="0000FF"/>
        </w:rPr>
        <w:t>3.3</w:t>
      </w:r>
      <w:r w:rsidRPr="009C20CE">
        <w:rPr>
          <w:color w:val="0000FF"/>
        </w:rPr>
        <w:t xml:space="preserve"> </w:t>
      </w:r>
      <w:r>
        <w:rPr>
          <w:color w:val="0000FF"/>
        </w:rPr>
        <w:t>Tracing Carbon Through Ecosystems</w:t>
      </w:r>
      <w:r w:rsidRPr="009C20CE">
        <w:rPr>
          <w:color w:val="0000FF"/>
        </w:rPr>
        <w:t xml:space="preserve"> PPT</w:t>
      </w:r>
      <w:r w:rsidRPr="009C20CE">
        <w:rPr>
          <w:i/>
        </w:rPr>
        <w:t>.</w:t>
      </w:r>
    </w:p>
    <w:p w14:paraId="3D52FE50" w14:textId="77777777" w:rsidR="00E054C9" w:rsidRPr="00CD686F" w:rsidRDefault="00E054C9" w:rsidP="00E054C9">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9576" w:type="dxa"/>
        <w:tblLayout w:type="fixed"/>
        <w:tblLook w:val="04A0" w:firstRow="1" w:lastRow="0" w:firstColumn="1" w:lastColumn="0" w:noHBand="0" w:noVBand="1"/>
      </w:tblPr>
      <w:tblGrid>
        <w:gridCol w:w="9576"/>
      </w:tblGrid>
      <w:tr w:rsidR="00483920" w:rsidRPr="009C20CE" w14:paraId="2B1B8CB1" w14:textId="77777777" w:rsidTr="00483920">
        <w:trPr>
          <w:trHeight w:val="422"/>
        </w:trPr>
        <w:tc>
          <w:tcPr>
            <w:tcW w:w="9576" w:type="dxa"/>
          </w:tcPr>
          <w:p w14:paraId="33F32AFD" w14:textId="77777777" w:rsidR="00483920" w:rsidRPr="00155730" w:rsidRDefault="00483920" w:rsidP="00881F8B">
            <w:pPr>
              <w:pStyle w:val="ListParagraph"/>
              <w:numPr>
                <w:ilvl w:val="0"/>
                <w:numId w:val="22"/>
              </w:numPr>
              <w:ind w:left="360"/>
              <w:rPr>
                <w:b/>
              </w:rPr>
            </w:pPr>
            <w:r w:rsidRPr="00155730">
              <w:rPr>
                <w:b/>
              </w:rPr>
              <w:t>Use the instructional model to show students where they are in the course of the unit.</w:t>
            </w:r>
          </w:p>
          <w:p w14:paraId="12C50348" w14:textId="703A8F79" w:rsidR="00483920" w:rsidRPr="00FB32B2" w:rsidRDefault="00483920" w:rsidP="004A6BD0">
            <w:r>
              <w:t xml:space="preserve">Show </w:t>
            </w:r>
            <w:r w:rsidR="00FC508E">
              <w:t>Slide</w:t>
            </w:r>
            <w:r>
              <w:t xml:space="preserve"> 2 of the </w:t>
            </w:r>
            <w:r>
              <w:rPr>
                <w:color w:val="0000FF"/>
              </w:rPr>
              <w:t>3.3 Tracing Carbon Through Ecosystems</w:t>
            </w:r>
            <w:r w:rsidRPr="00BD0C0D">
              <w:rPr>
                <w:color w:val="0000FF"/>
              </w:rPr>
              <w:t xml:space="preserve"> PPT</w:t>
            </w:r>
            <w:r>
              <w:t>.</w:t>
            </w:r>
          </w:p>
        </w:tc>
      </w:tr>
      <w:tr w:rsidR="00483920" w:rsidRPr="009C20CE" w14:paraId="75C27D45" w14:textId="77777777" w:rsidTr="00483920">
        <w:trPr>
          <w:trHeight w:val="422"/>
        </w:trPr>
        <w:tc>
          <w:tcPr>
            <w:tcW w:w="9576" w:type="dxa"/>
          </w:tcPr>
          <w:p w14:paraId="5AF12A3B" w14:textId="1BA8BDED" w:rsidR="00483920" w:rsidRPr="009C20CE" w:rsidRDefault="00476F42" w:rsidP="00881F8B">
            <w:pPr>
              <w:pStyle w:val="ListParagraph"/>
              <w:numPr>
                <w:ilvl w:val="0"/>
                <w:numId w:val="22"/>
              </w:numPr>
              <w:ind w:left="360"/>
            </w:pPr>
            <w:r>
              <w:rPr>
                <w:b/>
              </w:rPr>
              <w:t>Review the results of the Carbon Dice Game and</w:t>
            </w:r>
            <w:r w:rsidR="00483920" w:rsidRPr="00155730">
              <w:rPr>
                <w:b/>
              </w:rPr>
              <w:t xml:space="preserve"> the Carbon </w:t>
            </w:r>
            <w:r w:rsidR="007B1695">
              <w:rPr>
                <w:b/>
              </w:rPr>
              <w:t>Cycling</w:t>
            </w:r>
            <w:r w:rsidR="007B1695" w:rsidRPr="00155730">
              <w:rPr>
                <w:b/>
              </w:rPr>
              <w:t xml:space="preserve"> </w:t>
            </w:r>
            <w:r w:rsidR="00483920" w:rsidRPr="00155730">
              <w:rPr>
                <w:b/>
              </w:rPr>
              <w:t>Question.</w:t>
            </w:r>
          </w:p>
          <w:p w14:paraId="3E4D5806" w14:textId="39FC3F8E" w:rsidR="00483920" w:rsidRDefault="00483920" w:rsidP="00274C9E">
            <w:pPr>
              <w:ind w:right="36"/>
            </w:pPr>
            <w:r w:rsidRPr="009C20CE">
              <w:t xml:space="preserve">Use </w:t>
            </w:r>
            <w:r w:rsidR="00FC508E" w:rsidRPr="004A6BD0">
              <w:rPr>
                <w:color w:val="000000" w:themeColor="text1"/>
              </w:rPr>
              <w:t>Slide</w:t>
            </w:r>
            <w:r w:rsidR="00B248D1" w:rsidRPr="004A6BD0">
              <w:rPr>
                <w:color w:val="000000" w:themeColor="text1"/>
              </w:rPr>
              <w:t xml:space="preserve"> </w:t>
            </w:r>
            <w:r>
              <w:t>3</w:t>
            </w:r>
            <w:r w:rsidRPr="009C20CE">
              <w:t xml:space="preserve"> to discuss the </w:t>
            </w:r>
            <w:r>
              <w:t xml:space="preserve">initial </w:t>
            </w:r>
            <w:r w:rsidRPr="009C20CE">
              <w:t xml:space="preserve">patterns students found in </w:t>
            </w:r>
            <w:r w:rsidR="00B248D1">
              <w:t>the Carbon Dice Game</w:t>
            </w:r>
            <w:r>
              <w:t>.</w:t>
            </w:r>
          </w:p>
          <w:p w14:paraId="70EE01A8" w14:textId="1D1F0DDE" w:rsidR="00B248D1" w:rsidRPr="009C20CE" w:rsidRDefault="00B248D1" w:rsidP="00274C9E">
            <w:pPr>
              <w:ind w:right="36"/>
            </w:pPr>
            <w:r>
              <w:t xml:space="preserve">Use </w:t>
            </w:r>
            <w:r w:rsidR="00FC508E">
              <w:t>Slide</w:t>
            </w:r>
            <w:r>
              <w:t xml:space="preserve"> 4 to introduce the purpose of this activity: using the results of the Carbon Dice Game to answer the Carbon Cycling Question.</w:t>
            </w:r>
          </w:p>
        </w:tc>
      </w:tr>
      <w:tr w:rsidR="00483920" w:rsidRPr="009C20CE" w14:paraId="006A4F5A" w14:textId="77777777" w:rsidTr="00483920">
        <w:trPr>
          <w:trHeight w:val="422"/>
        </w:trPr>
        <w:tc>
          <w:tcPr>
            <w:tcW w:w="9576" w:type="dxa"/>
          </w:tcPr>
          <w:p w14:paraId="414CA7FE" w14:textId="13637B75" w:rsidR="00483920" w:rsidRPr="00155730" w:rsidRDefault="00483920" w:rsidP="004A6BD0">
            <w:pPr>
              <w:pStyle w:val="ListParagraph"/>
              <w:numPr>
                <w:ilvl w:val="0"/>
                <w:numId w:val="22"/>
              </w:numPr>
              <w:ind w:left="336"/>
              <w:rPr>
                <w:b/>
              </w:rPr>
            </w:pPr>
            <w:r w:rsidRPr="00155730">
              <w:rPr>
                <w:b/>
              </w:rPr>
              <w:t>Introduce the</w:t>
            </w:r>
            <w:r w:rsidR="00E211C6">
              <w:rPr>
                <w:b/>
              </w:rPr>
              <w:t xml:space="preserve"> Ecosystem</w:t>
            </w:r>
            <w:r w:rsidRPr="00155730">
              <w:rPr>
                <w:b/>
              </w:rPr>
              <w:t xml:space="preserve"> Matter and Energy Diagram.</w:t>
            </w:r>
          </w:p>
          <w:p w14:paraId="3577D867" w14:textId="4B63CAF9" w:rsidR="00B248D1" w:rsidRDefault="00483920" w:rsidP="00274C9E">
            <w:pPr>
              <w:rPr>
                <w:color w:val="000000" w:themeColor="text1"/>
              </w:rPr>
            </w:pPr>
            <w:r>
              <w:t xml:space="preserve">Show Slide </w:t>
            </w:r>
            <w:r w:rsidR="00B248D1">
              <w:t xml:space="preserve">5 </w:t>
            </w:r>
            <w:r>
              <w:t xml:space="preserve">of the </w:t>
            </w:r>
            <w:r>
              <w:rPr>
                <w:color w:val="0000FF"/>
              </w:rPr>
              <w:t>3.3</w:t>
            </w:r>
            <w:r w:rsidRPr="003A6609">
              <w:rPr>
                <w:color w:val="0000FF"/>
              </w:rPr>
              <w:t xml:space="preserve"> </w:t>
            </w:r>
            <w:r>
              <w:rPr>
                <w:color w:val="0000FF"/>
              </w:rPr>
              <w:t>Tracing Carbon Through Ecosystems PPT</w:t>
            </w:r>
            <w:r>
              <w:rPr>
                <w:color w:val="000000" w:themeColor="text1"/>
              </w:rPr>
              <w:t xml:space="preserve">. </w:t>
            </w:r>
            <w:r w:rsidR="00B248D1">
              <w:rPr>
                <w:color w:val="000000" w:themeColor="text1"/>
              </w:rPr>
              <w:t xml:space="preserve"> </w:t>
            </w:r>
            <w:r w:rsidR="00B248D1" w:rsidRPr="004A6BD0">
              <w:t xml:space="preserve">Explain that the </w:t>
            </w:r>
            <w:r w:rsidR="00B248D1">
              <w:t>diagram shows an overall picture of carbon cycling and energy flow in ecosystems.</w:t>
            </w:r>
          </w:p>
          <w:p w14:paraId="39A3F8E4" w14:textId="68D98A5E" w:rsidR="00B248D1" w:rsidRDefault="00B248D1" w:rsidP="00B248D1">
            <w:pPr>
              <w:pStyle w:val="ListParagraph"/>
              <w:numPr>
                <w:ilvl w:val="0"/>
                <w:numId w:val="41"/>
              </w:numPr>
              <w:rPr>
                <w:color w:val="000000" w:themeColor="text1"/>
              </w:rPr>
            </w:pPr>
            <w:r>
              <w:rPr>
                <w:color w:val="000000" w:themeColor="text1"/>
              </w:rPr>
              <w:t xml:space="preserve">Use </w:t>
            </w:r>
            <w:r w:rsidR="00FC508E">
              <w:rPr>
                <w:color w:val="000000" w:themeColor="text1"/>
              </w:rPr>
              <w:t>Slide</w:t>
            </w:r>
            <w:r>
              <w:rPr>
                <w:color w:val="000000" w:themeColor="text1"/>
              </w:rPr>
              <w:t xml:space="preserve"> 6 to discuss t</w:t>
            </w:r>
            <w:r w:rsidR="00483920" w:rsidRPr="004A6BD0">
              <w:rPr>
                <w:color w:val="000000" w:themeColor="text1"/>
              </w:rPr>
              <w:t>he left side of the diagram</w:t>
            </w:r>
            <w:r>
              <w:rPr>
                <w:color w:val="000000" w:themeColor="text1"/>
              </w:rPr>
              <w:t>, showing</w:t>
            </w:r>
            <w:r w:rsidR="00483920" w:rsidRPr="004A6BD0">
              <w:rPr>
                <w:color w:val="000000" w:themeColor="text1"/>
              </w:rPr>
              <w:t xml:space="preserve"> how carbon cycles from inorganic to organic carbon pools. </w:t>
            </w:r>
          </w:p>
          <w:p w14:paraId="34D592B7" w14:textId="225F5A3F" w:rsidR="00483920" w:rsidRPr="004A6BD0" w:rsidRDefault="00B248D1" w:rsidP="004A6BD0">
            <w:pPr>
              <w:pStyle w:val="ListParagraph"/>
              <w:numPr>
                <w:ilvl w:val="0"/>
                <w:numId w:val="41"/>
              </w:numPr>
              <w:rPr>
                <w:color w:val="000000" w:themeColor="text1"/>
              </w:rPr>
            </w:pPr>
            <w:r>
              <w:rPr>
                <w:color w:val="000000" w:themeColor="text1"/>
              </w:rPr>
              <w:t xml:space="preserve">Use </w:t>
            </w:r>
            <w:r w:rsidR="00FC508E">
              <w:rPr>
                <w:color w:val="000000" w:themeColor="text1"/>
              </w:rPr>
              <w:t>Slide</w:t>
            </w:r>
            <w:r>
              <w:rPr>
                <w:color w:val="000000" w:themeColor="text1"/>
              </w:rPr>
              <w:t xml:space="preserve"> 7 to discuss</w:t>
            </w:r>
            <w:r w:rsidRPr="009202CA">
              <w:rPr>
                <w:color w:val="000000" w:themeColor="text1"/>
              </w:rPr>
              <w:t xml:space="preserve"> the right side of the diagram</w:t>
            </w:r>
            <w:r>
              <w:rPr>
                <w:color w:val="000000" w:themeColor="text1"/>
              </w:rPr>
              <w:t>, showing</w:t>
            </w:r>
            <w:r w:rsidRPr="009202CA">
              <w:rPr>
                <w:color w:val="000000" w:themeColor="text1"/>
              </w:rPr>
              <w:t xml:space="preserve"> carbon pools as rectangles and carbon movement as arrows. The green rectangles are organic carbon and the grey rectangles are inorganic carbon.</w:t>
            </w:r>
            <w:r w:rsidRPr="00334BC4">
              <w:rPr>
                <w:color w:val="000000" w:themeColor="text1"/>
              </w:rPr>
              <w:t xml:space="preserve"> For this </w:t>
            </w:r>
            <w:r w:rsidR="008F316B">
              <w:rPr>
                <w:color w:val="000000" w:themeColor="text1"/>
              </w:rPr>
              <w:t>A</w:t>
            </w:r>
            <w:r w:rsidRPr="00334BC4">
              <w:rPr>
                <w:color w:val="000000" w:themeColor="text1"/>
              </w:rPr>
              <w:t>ctivity, students will be using the right side of the diagram</w:t>
            </w:r>
            <w:r w:rsidR="00483920" w:rsidRPr="004A6BD0">
              <w:rPr>
                <w:color w:val="000000" w:themeColor="text1"/>
              </w:rPr>
              <w:t>.</w:t>
            </w:r>
          </w:p>
        </w:tc>
      </w:tr>
      <w:tr w:rsidR="00483920" w:rsidRPr="009C20CE" w14:paraId="47B6D611" w14:textId="77777777" w:rsidTr="00483920">
        <w:trPr>
          <w:trHeight w:val="404"/>
        </w:trPr>
        <w:tc>
          <w:tcPr>
            <w:tcW w:w="9576" w:type="dxa"/>
          </w:tcPr>
          <w:p w14:paraId="0972CD25" w14:textId="77777777" w:rsidR="00483920" w:rsidRPr="00F65CFF" w:rsidRDefault="00483920" w:rsidP="004A6BD0">
            <w:pPr>
              <w:pStyle w:val="ListParagraph"/>
              <w:numPr>
                <w:ilvl w:val="0"/>
                <w:numId w:val="22"/>
              </w:numPr>
              <w:ind w:left="336"/>
              <w:rPr>
                <w:rFonts w:eastAsia="Times"/>
                <w:szCs w:val="20"/>
              </w:rPr>
            </w:pPr>
            <w:r w:rsidRPr="00155730">
              <w:rPr>
                <w:b/>
              </w:rPr>
              <w:t>Students complete the graphic organizer.</w:t>
            </w:r>
          </w:p>
          <w:p w14:paraId="5C0A7E60" w14:textId="77777777" w:rsidR="000F311D" w:rsidRDefault="00483920" w:rsidP="00274C9E">
            <w:pPr>
              <w:rPr>
                <w:color w:val="0000FF"/>
              </w:rPr>
            </w:pPr>
            <w:r w:rsidRPr="009C20CE">
              <w:t xml:space="preserve">Pass out copies of the </w:t>
            </w:r>
            <w:r>
              <w:rPr>
                <w:color w:val="0000FF"/>
              </w:rPr>
              <w:t>3.3</w:t>
            </w:r>
            <w:r w:rsidRPr="009C20CE">
              <w:rPr>
                <w:color w:val="0000FF"/>
              </w:rPr>
              <w:t xml:space="preserve"> </w:t>
            </w:r>
            <w:r>
              <w:rPr>
                <w:color w:val="0000FF"/>
              </w:rPr>
              <w:t xml:space="preserve">Tracing Carbon Through Ecosystems Graphic Organizer. </w:t>
            </w:r>
          </w:p>
          <w:p w14:paraId="50F68ED1" w14:textId="199F05A4" w:rsidR="000F311D" w:rsidRPr="004A6BD0" w:rsidRDefault="00483920" w:rsidP="004A6BD0">
            <w:pPr>
              <w:pStyle w:val="ListParagraph"/>
              <w:numPr>
                <w:ilvl w:val="0"/>
                <w:numId w:val="42"/>
              </w:numPr>
              <w:rPr>
                <w:color w:val="000000" w:themeColor="text1"/>
              </w:rPr>
            </w:pPr>
            <w:r w:rsidRPr="004A6BD0">
              <w:rPr>
                <w:color w:val="000000" w:themeColor="text1"/>
              </w:rPr>
              <w:t xml:space="preserve">Have students complete the graphic organizer by writing the process represented by each arrow on the line in each arrow. </w:t>
            </w:r>
          </w:p>
          <w:p w14:paraId="1434C6AF" w14:textId="664AAB73" w:rsidR="00483920" w:rsidRPr="009C20CE" w:rsidRDefault="00483920" w:rsidP="004A6BD0">
            <w:pPr>
              <w:pStyle w:val="ListParagraph"/>
              <w:numPr>
                <w:ilvl w:val="0"/>
                <w:numId w:val="42"/>
              </w:numPr>
            </w:pPr>
            <w:r w:rsidRPr="004A6BD0">
              <w:rPr>
                <w:color w:val="000000" w:themeColor="text1"/>
              </w:rPr>
              <w:t xml:space="preserve">When students are finished, show </w:t>
            </w:r>
            <w:r w:rsidR="00FC508E">
              <w:rPr>
                <w:color w:val="000000" w:themeColor="text1"/>
              </w:rPr>
              <w:t>Slide</w:t>
            </w:r>
            <w:r w:rsidRPr="004A6BD0">
              <w:rPr>
                <w:color w:val="000000" w:themeColor="text1"/>
              </w:rPr>
              <w:t xml:space="preserve"> </w:t>
            </w:r>
            <w:r w:rsidR="000F311D">
              <w:rPr>
                <w:color w:val="000000" w:themeColor="text1"/>
              </w:rPr>
              <w:t>8</w:t>
            </w:r>
            <w:r w:rsidR="000F311D" w:rsidRPr="004A6BD0">
              <w:rPr>
                <w:color w:val="000000" w:themeColor="text1"/>
              </w:rPr>
              <w:t xml:space="preserve"> </w:t>
            </w:r>
            <w:r w:rsidRPr="004A6BD0">
              <w:rPr>
                <w:color w:val="000000" w:themeColor="text1"/>
              </w:rPr>
              <w:t xml:space="preserve">to allow students to check their graphic organizers. Talk with students about which arrows are carbon transforming processes </w:t>
            </w:r>
            <w:r w:rsidRPr="004A6BD0">
              <w:rPr>
                <w:color w:val="000000" w:themeColor="text1"/>
              </w:rPr>
              <w:lastRenderedPageBreak/>
              <w:t xml:space="preserve">(photosynthesis, cellular respiration) and which arrows are carbon moving processes (falling leaves, death, eating). </w:t>
            </w:r>
          </w:p>
        </w:tc>
      </w:tr>
      <w:tr w:rsidR="00483920" w:rsidRPr="009C20CE" w14:paraId="6EF43853" w14:textId="77777777" w:rsidTr="00483920">
        <w:trPr>
          <w:trHeight w:val="404"/>
        </w:trPr>
        <w:tc>
          <w:tcPr>
            <w:tcW w:w="9576" w:type="dxa"/>
          </w:tcPr>
          <w:p w14:paraId="4C3F2BFF" w14:textId="2EDB591F" w:rsidR="00483920" w:rsidRPr="00155730" w:rsidRDefault="00483920" w:rsidP="004A6BD0">
            <w:pPr>
              <w:pStyle w:val="ListParagraph"/>
              <w:numPr>
                <w:ilvl w:val="0"/>
                <w:numId w:val="22"/>
              </w:numPr>
              <w:ind w:left="336" w:right="36"/>
              <w:rPr>
                <w:color w:val="000000" w:themeColor="text1"/>
              </w:rPr>
            </w:pPr>
            <w:r w:rsidRPr="00155730">
              <w:rPr>
                <w:b/>
                <w:color w:val="000000" w:themeColor="text1"/>
              </w:rPr>
              <w:lastRenderedPageBreak/>
              <w:t>Students trace their path</w:t>
            </w:r>
            <w:r w:rsidR="000F311D">
              <w:rPr>
                <w:b/>
                <w:color w:val="000000" w:themeColor="text1"/>
              </w:rPr>
              <w:t>s</w:t>
            </w:r>
            <w:r w:rsidRPr="00155730">
              <w:rPr>
                <w:b/>
                <w:color w:val="000000" w:themeColor="text1"/>
              </w:rPr>
              <w:t xml:space="preserve"> on the graphic organizer.</w:t>
            </w:r>
          </w:p>
          <w:p w14:paraId="2E87A151" w14:textId="7300D834" w:rsidR="00483920" w:rsidRPr="00A33733" w:rsidRDefault="00483920" w:rsidP="00274C9E">
            <w:pPr>
              <w:ind w:right="36"/>
              <w:rPr>
                <w:color w:val="000000" w:themeColor="text1"/>
              </w:rPr>
            </w:pPr>
            <w:r>
              <w:t xml:space="preserve">Have students take out their </w:t>
            </w:r>
            <w:r w:rsidRPr="00155730">
              <w:rPr>
                <w:color w:val="0000FF"/>
              </w:rPr>
              <w:t>3.2 Carbon Dice Game Tracking Sheet</w:t>
            </w:r>
            <w:r w:rsidRPr="00A33733">
              <w:rPr>
                <w:color w:val="000000" w:themeColor="text1"/>
              </w:rPr>
              <w:t xml:space="preserve">. Display </w:t>
            </w:r>
            <w:r w:rsidR="00FC508E">
              <w:rPr>
                <w:color w:val="000000" w:themeColor="text1"/>
              </w:rPr>
              <w:t>Slide</w:t>
            </w:r>
            <w:r>
              <w:rPr>
                <w:color w:val="000000" w:themeColor="text1"/>
              </w:rPr>
              <w:t xml:space="preserve"> </w:t>
            </w:r>
            <w:r w:rsidR="000F311D">
              <w:rPr>
                <w:color w:val="000000" w:themeColor="text1"/>
              </w:rPr>
              <w:t>9</w:t>
            </w:r>
            <w:r w:rsidRPr="00A33733">
              <w:rPr>
                <w:color w:val="000000" w:themeColor="text1"/>
              </w:rPr>
              <w:t xml:space="preserve">. </w:t>
            </w:r>
          </w:p>
          <w:p w14:paraId="24446570" w14:textId="77777777" w:rsidR="00483920" w:rsidRPr="004A6BD0" w:rsidDel="008D7D0B" w:rsidRDefault="00483920" w:rsidP="004A6BD0">
            <w:pPr>
              <w:pStyle w:val="ListParagraph"/>
              <w:numPr>
                <w:ilvl w:val="0"/>
                <w:numId w:val="56"/>
              </w:numPr>
              <w:ind w:left="336" w:right="36"/>
              <w:rPr>
                <w:color w:val="000000" w:themeColor="text1"/>
              </w:rPr>
            </w:pPr>
            <w:r w:rsidRPr="004A6BD0">
              <w:rPr>
                <w:color w:val="000000" w:themeColor="text1"/>
              </w:rPr>
              <w:t>Have students use a pencil to trace how they traveled during the carbon dice game on their graphic organizer. Each time they reach the bottom of the diagram they should circle back to the top (the top and bottom pool are the same).</w:t>
            </w:r>
          </w:p>
        </w:tc>
      </w:tr>
      <w:tr w:rsidR="00483920" w:rsidRPr="009C20CE" w14:paraId="61467B80" w14:textId="77777777" w:rsidTr="00483920">
        <w:tc>
          <w:tcPr>
            <w:tcW w:w="9576" w:type="dxa"/>
          </w:tcPr>
          <w:p w14:paraId="2A21C2A9" w14:textId="027341C0" w:rsidR="00483920" w:rsidRPr="00155730" w:rsidRDefault="00E211C6" w:rsidP="004A6BD0">
            <w:pPr>
              <w:pStyle w:val="ListParagraph"/>
              <w:numPr>
                <w:ilvl w:val="0"/>
                <w:numId w:val="22"/>
              </w:numPr>
              <w:ind w:left="336"/>
              <w:rPr>
                <w:rFonts w:eastAsia="Times"/>
                <w:b/>
                <w:bCs/>
              </w:rPr>
            </w:pPr>
            <w:r>
              <w:rPr>
                <w:b/>
              </w:rPr>
              <w:t>Students identify the organic matter pyramid in the Ecosystem</w:t>
            </w:r>
            <w:r w:rsidRPr="00155730">
              <w:rPr>
                <w:b/>
              </w:rPr>
              <w:t xml:space="preserve"> Matter and Energy Diagram</w:t>
            </w:r>
            <w:r w:rsidR="00483920" w:rsidRPr="00155730">
              <w:rPr>
                <w:b/>
              </w:rPr>
              <w:t>.</w:t>
            </w:r>
          </w:p>
          <w:p w14:paraId="6C35A6A2" w14:textId="0E892851" w:rsidR="00483920" w:rsidRPr="009C20CE" w:rsidRDefault="00E211C6" w:rsidP="00274C9E">
            <w:r>
              <w:t xml:space="preserve">Show </w:t>
            </w:r>
            <w:r w:rsidR="00FC508E">
              <w:t>Slide</w:t>
            </w:r>
            <w:r>
              <w:t xml:space="preserve"> 10. Ask students to find the organic matter pyramid on their graphic organizer, then show where it is located</w:t>
            </w:r>
            <w:r w:rsidR="00483920">
              <w:t xml:space="preserve">. </w:t>
            </w:r>
          </w:p>
        </w:tc>
      </w:tr>
      <w:tr w:rsidR="00EA0D39" w:rsidRPr="009C20CE" w14:paraId="321864B6" w14:textId="77777777" w:rsidTr="00483920">
        <w:tc>
          <w:tcPr>
            <w:tcW w:w="9576" w:type="dxa"/>
          </w:tcPr>
          <w:p w14:paraId="57DC0742" w14:textId="3EDC6126" w:rsidR="00EA0D39" w:rsidRDefault="00EA0D39" w:rsidP="004A6BD0">
            <w:pPr>
              <w:pStyle w:val="ListParagraph"/>
              <w:numPr>
                <w:ilvl w:val="0"/>
                <w:numId w:val="22"/>
              </w:numPr>
              <w:ind w:left="336"/>
              <w:rPr>
                <w:b/>
              </w:rPr>
            </w:pPr>
            <w:r>
              <w:rPr>
                <w:b/>
              </w:rPr>
              <w:t xml:space="preserve">(Optional) Show the </w:t>
            </w:r>
            <w:r w:rsidR="000C7328">
              <w:rPr>
                <w:b/>
              </w:rPr>
              <w:t>S</w:t>
            </w:r>
            <w:r>
              <w:rPr>
                <w:b/>
              </w:rPr>
              <w:t>upplemental PPT.</w:t>
            </w:r>
          </w:p>
          <w:p w14:paraId="27CB01FF" w14:textId="4062EE91" w:rsidR="00EA0D39" w:rsidRPr="00EA0D39" w:rsidDel="00E211C6" w:rsidRDefault="00EA0D39" w:rsidP="004A6BD0">
            <w:r>
              <w:t xml:space="preserve">The </w:t>
            </w:r>
            <w:r>
              <w:rPr>
                <w:color w:val="0432FF"/>
              </w:rPr>
              <w:t xml:space="preserve">3.3 Supplemental PPT </w:t>
            </w:r>
            <w:r>
              <w:t>includes animation that has a different representation of the organic matter pyramid, following 500 carbon atoms through a meadow ecosystem and showing the numbers of carbon atoms that reach different carbon pools.</w:t>
            </w:r>
          </w:p>
        </w:tc>
      </w:tr>
      <w:tr w:rsidR="00483920" w:rsidRPr="009C20CE" w14:paraId="3BB8CA9C" w14:textId="77777777" w:rsidTr="00483920">
        <w:tc>
          <w:tcPr>
            <w:tcW w:w="9576" w:type="dxa"/>
          </w:tcPr>
          <w:p w14:paraId="67FCD801" w14:textId="0EC4F685" w:rsidR="00483920" w:rsidRPr="00155730" w:rsidRDefault="00483920" w:rsidP="004A6BD0">
            <w:pPr>
              <w:pStyle w:val="ListParagraph"/>
              <w:numPr>
                <w:ilvl w:val="0"/>
                <w:numId w:val="22"/>
              </w:numPr>
              <w:ind w:left="336"/>
              <w:rPr>
                <w:b/>
              </w:rPr>
            </w:pPr>
            <w:r w:rsidRPr="00155730">
              <w:rPr>
                <w:b/>
              </w:rPr>
              <w:t>Have a class discussion</w:t>
            </w:r>
            <w:r w:rsidR="00E211C6">
              <w:rPr>
                <w:b/>
              </w:rPr>
              <w:t xml:space="preserve"> relating the organic matter pyramid to the Carbon Cycling Question</w:t>
            </w:r>
            <w:r w:rsidRPr="00155730">
              <w:rPr>
                <w:b/>
              </w:rPr>
              <w:t>.</w:t>
            </w:r>
          </w:p>
          <w:p w14:paraId="1C0660B5" w14:textId="41A3830C" w:rsidR="00483920" w:rsidRPr="00103E1C" w:rsidRDefault="00483920" w:rsidP="004A6BD0">
            <w:r>
              <w:t xml:space="preserve">Display </w:t>
            </w:r>
            <w:r w:rsidR="00FC508E">
              <w:t>Slide</w:t>
            </w:r>
            <w:r>
              <w:t xml:space="preserve"> </w:t>
            </w:r>
            <w:r w:rsidR="00E211C6">
              <w:t>11</w:t>
            </w:r>
            <w:r>
              <w:t xml:space="preserve">. Have a discussion about </w:t>
            </w:r>
            <w:r w:rsidR="00E211C6" w:rsidRPr="00E211C6">
              <w:t xml:space="preserve">carbon cycling </w:t>
            </w:r>
            <w:r w:rsidR="000C7328">
              <w:t xml:space="preserve">to </w:t>
            </w:r>
            <w:r w:rsidR="00E211C6" w:rsidRPr="00E211C6">
              <w:t>explain the small amount of organic</w:t>
            </w:r>
            <w:r w:rsidR="00E211C6">
              <w:t xml:space="preserve"> carbon that reaches carnivores.</w:t>
            </w:r>
          </w:p>
        </w:tc>
      </w:tr>
      <w:tr w:rsidR="00483920" w:rsidRPr="009C20CE" w14:paraId="4F719304" w14:textId="77777777" w:rsidTr="00483920">
        <w:tc>
          <w:tcPr>
            <w:tcW w:w="9576" w:type="dxa"/>
          </w:tcPr>
          <w:p w14:paraId="3B4187C2" w14:textId="77777777" w:rsidR="00483920" w:rsidRPr="00155730" w:rsidRDefault="00483920" w:rsidP="00881F8B">
            <w:pPr>
              <w:pStyle w:val="ListParagraph"/>
              <w:numPr>
                <w:ilvl w:val="0"/>
                <w:numId w:val="22"/>
              </w:numPr>
              <w:rPr>
                <w:rFonts w:eastAsia="Times"/>
                <w:b/>
                <w:bCs/>
              </w:rPr>
            </w:pPr>
            <w:r w:rsidRPr="00155730">
              <w:rPr>
                <w:b/>
              </w:rPr>
              <w:t>Review the patterns.</w:t>
            </w:r>
          </w:p>
          <w:p w14:paraId="5C01E315" w14:textId="72E87196" w:rsidR="00483920" w:rsidRPr="008F2B32" w:rsidDel="00025974" w:rsidRDefault="00483920" w:rsidP="00274C9E">
            <w:r w:rsidRPr="009C20CE">
              <w:t>Show Slide</w:t>
            </w:r>
            <w:r w:rsidR="00E211C6">
              <w:t xml:space="preserve"> 12</w:t>
            </w:r>
            <w:r w:rsidRPr="009C20CE">
              <w:t xml:space="preserve"> to recap some of the main points </w:t>
            </w:r>
            <w:r w:rsidR="00E211C6">
              <w:t>about the processes that cause carbon to cycle in an ecosystem</w:t>
            </w:r>
            <w:r w:rsidRPr="009C20CE">
              <w:t xml:space="preserve">.  </w:t>
            </w:r>
          </w:p>
        </w:tc>
      </w:tr>
    </w:tbl>
    <w:p w14:paraId="5321D9FE" w14:textId="77777777" w:rsidR="00E054C9" w:rsidRPr="00D438F2" w:rsidRDefault="00E054C9" w:rsidP="00E054C9"/>
    <w:p w14:paraId="54B4C16F" w14:textId="77777777" w:rsidR="00E054C9" w:rsidRPr="00D438F2" w:rsidRDefault="00E054C9" w:rsidP="00E054C9">
      <w:pPr>
        <w:pStyle w:val="Heading2"/>
      </w:pPr>
      <w:r>
        <w:rPr>
          <w:color w:val="FF0000"/>
        </w:rPr>
        <w:t xml:space="preserve">Tab 3: </w:t>
      </w:r>
      <w:r w:rsidRPr="00D438F2">
        <w:t>Assessment</w:t>
      </w:r>
    </w:p>
    <w:p w14:paraId="356DA933" w14:textId="5B150BDD" w:rsidR="00483920" w:rsidRPr="009C20CE" w:rsidRDefault="00483920" w:rsidP="00483920">
      <w:pPr>
        <w:ind w:right="36"/>
      </w:pPr>
      <w:r>
        <w:t>Use the discussion</w:t>
      </w:r>
      <w:r w:rsidRPr="009C20CE">
        <w:t xml:space="preserve"> as a formative assessment</w:t>
      </w:r>
      <w:r w:rsidR="000C7328">
        <w:t>.</w:t>
      </w:r>
      <w:r w:rsidRPr="009C20CE">
        <w:t xml:space="preserve"> </w:t>
      </w:r>
      <w:r w:rsidR="000C7328">
        <w:t>I</w:t>
      </w:r>
      <w:r w:rsidRPr="009C20CE">
        <w:t xml:space="preserve">f your students are having trouble describing carbon atoms moving through pools, you may want to </w:t>
      </w:r>
      <w:r>
        <w:t xml:space="preserve">review the graphic organizer and the patterns. </w:t>
      </w:r>
    </w:p>
    <w:p w14:paraId="4B00D641" w14:textId="77777777" w:rsidR="00483920" w:rsidRPr="009C20CE" w:rsidRDefault="00483920" w:rsidP="00483920">
      <w:pPr>
        <w:pStyle w:val="Heading3"/>
      </w:pPr>
      <w:r w:rsidRPr="009C20CE">
        <w:t>Tips</w:t>
      </w:r>
    </w:p>
    <w:p w14:paraId="7A285573" w14:textId="517510D3" w:rsidR="00483920" w:rsidRDefault="00483920" w:rsidP="00483920">
      <w:pPr>
        <w:ind w:right="36"/>
      </w:pPr>
      <w:r w:rsidRPr="009C20CE">
        <w:t xml:space="preserve">For this </w:t>
      </w:r>
      <w:r w:rsidR="000C7328">
        <w:t>A</w:t>
      </w:r>
      <w:r w:rsidRPr="009C20CE">
        <w:t>ctivity</w:t>
      </w:r>
      <w:r>
        <w:t>,</w:t>
      </w:r>
      <w:r w:rsidRPr="009C20CE">
        <w:t xml:space="preserve"> you will need to revisit some materials from </w:t>
      </w:r>
      <w:r w:rsidRPr="00155730">
        <w:t>Activity 3.2 Carbon Dice Game.</w:t>
      </w:r>
    </w:p>
    <w:p w14:paraId="786314CF" w14:textId="77777777" w:rsidR="00E054C9" w:rsidRDefault="00E054C9" w:rsidP="00E054C9">
      <w:pPr>
        <w:pStyle w:val="Heading2"/>
      </w:pPr>
      <w:r w:rsidRPr="00B517E1">
        <w:rPr>
          <w:color w:val="FF0000"/>
        </w:rPr>
        <w:t>Tab 4</w:t>
      </w:r>
      <w:r>
        <w:t>: Differentiation &amp;</w:t>
      </w:r>
      <w:r w:rsidRPr="00761F92">
        <w:t xml:space="preserve"> </w:t>
      </w:r>
      <w:r w:rsidRPr="00D438F2">
        <w:t>Extending the Learning</w:t>
      </w:r>
      <w:r>
        <w:t xml:space="preserve"> </w:t>
      </w:r>
    </w:p>
    <w:p w14:paraId="0C22491B" w14:textId="77777777" w:rsidR="00E054C9" w:rsidRDefault="00E054C9" w:rsidP="00E054C9">
      <w:pPr>
        <w:pStyle w:val="Heading3"/>
        <w:rPr>
          <w:color w:val="FF0000"/>
        </w:rPr>
      </w:pPr>
      <w:r>
        <w:t xml:space="preserve">Differentiation </w:t>
      </w:r>
      <w:r>
        <w:rPr>
          <w:color w:val="FF0000"/>
        </w:rPr>
        <w:t>(Accordion)</w:t>
      </w:r>
    </w:p>
    <w:p w14:paraId="4DDC7250" w14:textId="4CB26910" w:rsidR="00A73F6D" w:rsidRPr="009C20CE" w:rsidRDefault="00A73F6D" w:rsidP="00A73F6D">
      <w:pPr>
        <w:pStyle w:val="ListParagraph"/>
        <w:numPr>
          <w:ilvl w:val="0"/>
          <w:numId w:val="20"/>
        </w:numPr>
        <w:ind w:left="360" w:right="36"/>
      </w:pPr>
      <w:r>
        <w:t xml:space="preserve">Project the graphic organizer onto a white board, and fill in the names of processes and arrows as students work with their individual graphic organizers (see </w:t>
      </w:r>
      <w:r w:rsidRPr="004A6BD0">
        <w:rPr>
          <w:color w:val="7030A0"/>
        </w:rPr>
        <w:t>3.3 Assessing Tracing Carbon Through Ecosystems Graphic Organizer</w:t>
      </w:r>
      <w:r w:rsidRPr="004A6BD0">
        <w:rPr>
          <w:color w:val="000000" w:themeColor="text1"/>
        </w:rPr>
        <w:t>)</w:t>
      </w:r>
      <w:r w:rsidR="000C7328">
        <w:rPr>
          <w:color w:val="000000" w:themeColor="text1"/>
        </w:rPr>
        <w:t>.</w:t>
      </w:r>
      <w:r w:rsidRPr="004A6BD0">
        <w:rPr>
          <w:color w:val="000000" w:themeColor="text1"/>
        </w:rPr>
        <w:t xml:space="preserve"> </w:t>
      </w:r>
    </w:p>
    <w:p w14:paraId="1A5B46AF" w14:textId="13134BF1" w:rsidR="00E054C9" w:rsidRDefault="00A73F6D" w:rsidP="004A6BD0">
      <w:pPr>
        <w:pStyle w:val="ListParagraph"/>
        <w:numPr>
          <w:ilvl w:val="0"/>
          <w:numId w:val="53"/>
        </w:numPr>
      </w:pPr>
      <w:r>
        <w:t xml:space="preserve">Have students work in pairs on the </w:t>
      </w:r>
      <w:r w:rsidR="000C7328">
        <w:rPr>
          <w:color w:val="0000FF"/>
        </w:rPr>
        <w:t>3.3</w:t>
      </w:r>
      <w:r w:rsidR="000C7328" w:rsidRPr="009C20CE">
        <w:rPr>
          <w:color w:val="0000FF"/>
        </w:rPr>
        <w:t xml:space="preserve"> </w:t>
      </w:r>
      <w:r w:rsidR="000C7328">
        <w:rPr>
          <w:color w:val="0000FF"/>
        </w:rPr>
        <w:t>Tracing Carbon Through Ecosystems Graphic Organizer.</w:t>
      </w:r>
      <w:r w:rsidR="000C7328" w:rsidDel="000C7328">
        <w:t xml:space="preserve"> </w:t>
      </w:r>
    </w:p>
    <w:p w14:paraId="3AB3720E" w14:textId="77777777" w:rsidR="00E054C9" w:rsidRDefault="00E054C9" w:rsidP="00E054C9">
      <w:pPr>
        <w:pStyle w:val="Heading3"/>
      </w:pPr>
      <w:r>
        <w:t xml:space="preserve">Modifications </w:t>
      </w:r>
      <w:r>
        <w:rPr>
          <w:color w:val="FF0000"/>
        </w:rPr>
        <w:t>(Accordion)</w:t>
      </w:r>
    </w:p>
    <w:p w14:paraId="112B4BB2" w14:textId="100E6575" w:rsidR="00E054C9" w:rsidRPr="00483920" w:rsidRDefault="00483920" w:rsidP="00483920">
      <w:pPr>
        <w:ind w:right="36"/>
        <w:rPr>
          <w:i/>
          <w:color w:val="000000" w:themeColor="text1"/>
        </w:rPr>
      </w:pPr>
      <w:r>
        <w:t xml:space="preserve">If students need additional practice thinking about carbon movement, use the </w:t>
      </w:r>
      <w:r>
        <w:rPr>
          <w:color w:val="0432FF"/>
        </w:rPr>
        <w:t>3.3 Supplement</w:t>
      </w:r>
      <w:r w:rsidR="000C7328">
        <w:rPr>
          <w:color w:val="0432FF"/>
        </w:rPr>
        <w:t>al</w:t>
      </w:r>
      <w:r>
        <w:rPr>
          <w:color w:val="0432FF"/>
        </w:rPr>
        <w:t xml:space="preserve"> PPT </w:t>
      </w:r>
      <w:r>
        <w:rPr>
          <w:color w:val="000000" w:themeColor="text1"/>
        </w:rPr>
        <w:t xml:space="preserve">with animations of carbon movement. </w:t>
      </w:r>
    </w:p>
    <w:p w14:paraId="45039F84" w14:textId="77777777" w:rsidR="00E054C9" w:rsidRPr="00761F92" w:rsidRDefault="00E054C9" w:rsidP="00E054C9">
      <w:pPr>
        <w:pStyle w:val="Heading3"/>
      </w:pPr>
      <w:r w:rsidRPr="00D438F2">
        <w:lastRenderedPageBreak/>
        <w:t>Extending the Learning</w:t>
      </w:r>
      <w:r>
        <w:t xml:space="preserve"> </w:t>
      </w:r>
      <w:r>
        <w:rPr>
          <w:color w:val="FF0000"/>
        </w:rPr>
        <w:t>(Accordion)</w:t>
      </w:r>
    </w:p>
    <w:p w14:paraId="370B591B" w14:textId="77777777" w:rsidR="00E054C9" w:rsidRPr="00D438F2" w:rsidRDefault="00483920" w:rsidP="00483920">
      <w:pPr>
        <w:ind w:right="36"/>
      </w:pPr>
      <w:r w:rsidRPr="009C20CE">
        <w:t>Challenge the students to think about what would happen to a plant or animal in this ecosystem if they could not perform cellular respiration</w:t>
      </w:r>
      <w:r>
        <w:t>.</w:t>
      </w:r>
    </w:p>
    <w:p w14:paraId="49662598" w14:textId="77777777" w:rsidR="00483920" w:rsidRDefault="00483920">
      <w:pPr>
        <w:spacing w:after="0"/>
        <w:rPr>
          <w:b/>
          <w:kern w:val="28"/>
          <w:sz w:val="36"/>
        </w:rPr>
      </w:pPr>
      <w:r>
        <w:br w:type="page"/>
      </w:r>
    </w:p>
    <w:p w14:paraId="6EBD0851" w14:textId="5B42B1F5" w:rsidR="00E054C9" w:rsidRDefault="00483920" w:rsidP="00E054C9">
      <w:pPr>
        <w:pStyle w:val="Heading1"/>
      </w:pPr>
      <w:r>
        <w:lastRenderedPageBreak/>
        <w:t>(</w:t>
      </w:r>
      <w:r w:rsidRPr="00483920">
        <w:rPr>
          <w:color w:val="000000" w:themeColor="text1"/>
        </w:rPr>
        <w:t xml:space="preserve">Optional) </w:t>
      </w:r>
      <w:r w:rsidR="00E054C9" w:rsidRPr="00483920">
        <w:rPr>
          <w:color w:val="000000" w:themeColor="text1"/>
        </w:rPr>
        <w:t xml:space="preserve">Activity </w:t>
      </w:r>
      <w:r w:rsidRPr="00483920">
        <w:rPr>
          <w:color w:val="000000" w:themeColor="text1"/>
        </w:rPr>
        <w:t>3.4: What Happens to Soil Carbon</w:t>
      </w:r>
      <w:r w:rsidR="000C7328">
        <w:rPr>
          <w:color w:val="000000" w:themeColor="text1"/>
        </w:rPr>
        <w:t>?</w:t>
      </w:r>
      <w:r w:rsidRPr="00483920">
        <w:rPr>
          <w:color w:val="000000" w:themeColor="text1"/>
        </w:rPr>
        <w:t xml:space="preserve">  (</w:t>
      </w:r>
      <w:r w:rsidR="000C7328">
        <w:rPr>
          <w:color w:val="000000" w:themeColor="text1"/>
        </w:rPr>
        <w:t>3</w:t>
      </w:r>
      <w:r w:rsidRPr="00483920">
        <w:rPr>
          <w:color w:val="000000" w:themeColor="text1"/>
        </w:rPr>
        <w:t>0 min)</w:t>
      </w:r>
    </w:p>
    <w:p w14:paraId="64F4EBEE" w14:textId="77777777" w:rsidR="00E054C9" w:rsidRDefault="00E054C9" w:rsidP="00E054C9">
      <w:pPr>
        <w:pStyle w:val="Heading2"/>
      </w:pPr>
      <w:r>
        <w:rPr>
          <w:color w:val="FF0000"/>
        </w:rPr>
        <w:t>Tab 1:</w:t>
      </w:r>
      <w:r>
        <w:t xml:space="preserve"> Overview and Preparation</w:t>
      </w:r>
    </w:p>
    <w:p w14:paraId="230C07DE" w14:textId="77777777" w:rsidR="00E054C9" w:rsidRPr="002B5F20" w:rsidRDefault="00E054C9" w:rsidP="00E054C9">
      <w:pPr>
        <w:pStyle w:val="Heading3"/>
      </w:pPr>
      <w:r>
        <w:t>Target Student Performance</w:t>
      </w:r>
    </w:p>
    <w:p w14:paraId="1F969389" w14:textId="77777777" w:rsidR="00E054C9" w:rsidRPr="002B5F20" w:rsidRDefault="00B73626" w:rsidP="00483920">
      <w:pPr>
        <w:pStyle w:val="List1"/>
        <w:ind w:left="0" w:firstLine="0"/>
      </w:pPr>
      <w:r w:rsidRPr="00895546">
        <w:t>Students explain the role of detritus and detritus-based food chains in ecosystems.</w:t>
      </w:r>
    </w:p>
    <w:p w14:paraId="6EA6B7F9" w14:textId="77777777" w:rsidR="00E054C9" w:rsidRPr="00D438F2" w:rsidRDefault="00E054C9" w:rsidP="00E054C9">
      <w:pPr>
        <w:pStyle w:val="Heading3"/>
      </w:pPr>
      <w:r w:rsidRPr="00D438F2">
        <w:t>Resources Provided</w:t>
      </w:r>
    </w:p>
    <w:p w14:paraId="0CECB70F" w14:textId="77777777" w:rsidR="00483920" w:rsidRPr="00155730" w:rsidRDefault="00483920" w:rsidP="00881F8B">
      <w:pPr>
        <w:pStyle w:val="ListParagraph"/>
        <w:numPr>
          <w:ilvl w:val="0"/>
          <w:numId w:val="23"/>
        </w:numPr>
        <w:adjustRightInd w:val="0"/>
        <w:spacing w:after="0"/>
        <w:contextualSpacing w:val="0"/>
        <w:rPr>
          <w:color w:val="0000FF"/>
        </w:rPr>
      </w:pPr>
      <w:r>
        <w:rPr>
          <w:color w:val="0000FF"/>
        </w:rPr>
        <w:t>3.4</w:t>
      </w:r>
      <w:r w:rsidRPr="00155730">
        <w:rPr>
          <w:color w:val="0000FF"/>
        </w:rPr>
        <w:t xml:space="preserve"> Food Webs Video Worksheet </w:t>
      </w:r>
      <w:r w:rsidRPr="00155730">
        <w:t>(1 per student)</w:t>
      </w:r>
    </w:p>
    <w:p w14:paraId="703767A1" w14:textId="77777777" w:rsidR="00E054C9" w:rsidRPr="00483920" w:rsidRDefault="00483920" w:rsidP="00881F8B">
      <w:pPr>
        <w:pStyle w:val="ListParagraph"/>
        <w:numPr>
          <w:ilvl w:val="0"/>
          <w:numId w:val="23"/>
        </w:numPr>
        <w:adjustRightInd w:val="0"/>
        <w:contextualSpacing w:val="0"/>
        <w:rPr>
          <w:color w:val="7030A0"/>
        </w:rPr>
      </w:pPr>
      <w:r w:rsidRPr="00483920">
        <w:rPr>
          <w:color w:val="7030A0"/>
        </w:rPr>
        <w:t>3.4 Grading the Food Webs Video Worksheet</w:t>
      </w:r>
    </w:p>
    <w:p w14:paraId="188F79A3" w14:textId="77777777" w:rsidR="00E054C9" w:rsidRPr="00D438F2" w:rsidRDefault="00E054C9" w:rsidP="00E054C9">
      <w:pPr>
        <w:pStyle w:val="Heading3"/>
      </w:pPr>
      <w:r w:rsidRPr="00D438F2">
        <w:t>Setup</w:t>
      </w:r>
    </w:p>
    <w:p w14:paraId="533A164A" w14:textId="5CABFBEE" w:rsidR="00483920" w:rsidRPr="00155730" w:rsidRDefault="00483920" w:rsidP="00483920">
      <w:pPr>
        <w:adjustRightInd w:val="0"/>
        <w:ind w:right="43"/>
      </w:pPr>
      <w:r w:rsidRPr="00155730">
        <w:t xml:space="preserve">Prepare one copy of </w:t>
      </w:r>
      <w:r>
        <w:rPr>
          <w:color w:val="0000FF"/>
        </w:rPr>
        <w:t>3.4</w:t>
      </w:r>
      <w:r w:rsidRPr="00155730">
        <w:rPr>
          <w:color w:val="0000FF"/>
        </w:rPr>
        <w:t xml:space="preserve"> Food Webs Video Worksheet </w:t>
      </w:r>
      <w:r w:rsidRPr="00155730">
        <w:t xml:space="preserve">for each student. Prepare a computer with a projector to display the </w:t>
      </w:r>
      <w:hyperlink r:id="rId12" w:history="1">
        <w:r w:rsidRPr="000C7328">
          <w:rPr>
            <w:rStyle w:val="Hyperlink"/>
          </w:rPr>
          <w:t>video</w:t>
        </w:r>
      </w:hyperlink>
      <w:r w:rsidRPr="00155730">
        <w:t>.</w:t>
      </w:r>
    </w:p>
    <w:p w14:paraId="7675F7EF" w14:textId="77777777" w:rsidR="00E054C9" w:rsidRPr="00CD686F" w:rsidRDefault="00E054C9" w:rsidP="00E054C9">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9576" w:type="dxa"/>
        <w:tblLayout w:type="fixed"/>
        <w:tblLook w:val="04A0" w:firstRow="1" w:lastRow="0" w:firstColumn="1" w:lastColumn="0" w:noHBand="0" w:noVBand="1"/>
      </w:tblPr>
      <w:tblGrid>
        <w:gridCol w:w="9576"/>
      </w:tblGrid>
      <w:tr w:rsidR="00483920" w:rsidRPr="009C20CE" w14:paraId="4D23D606" w14:textId="77777777" w:rsidTr="00483920">
        <w:trPr>
          <w:trHeight w:val="422"/>
        </w:trPr>
        <w:tc>
          <w:tcPr>
            <w:tcW w:w="9576" w:type="dxa"/>
          </w:tcPr>
          <w:p w14:paraId="26B590F9" w14:textId="77777777" w:rsidR="00483920" w:rsidRPr="00155730" w:rsidRDefault="00483920" w:rsidP="00881F8B">
            <w:pPr>
              <w:pStyle w:val="ListParagraph"/>
              <w:numPr>
                <w:ilvl w:val="0"/>
                <w:numId w:val="24"/>
              </w:numPr>
              <w:adjustRightInd w:val="0"/>
              <w:ind w:left="346" w:hanging="346"/>
              <w:contextualSpacing w:val="0"/>
              <w:rPr>
                <w:b/>
                <w:bCs/>
              </w:rPr>
            </w:pPr>
            <w:r w:rsidRPr="00155730">
              <w:rPr>
                <w:b/>
                <w:bCs/>
              </w:rPr>
              <w:t xml:space="preserve">Introduce students to the </w:t>
            </w:r>
            <w:r>
              <w:rPr>
                <w:b/>
                <w:bCs/>
              </w:rPr>
              <w:t xml:space="preserve">"extensions” in this activity: a video. </w:t>
            </w:r>
          </w:p>
          <w:p w14:paraId="1E8771C2" w14:textId="77777777" w:rsidR="00483920" w:rsidRPr="00155730" w:rsidRDefault="00483920" w:rsidP="00274C9E">
            <w:pPr>
              <w:adjustRightInd w:val="0"/>
              <w:ind w:right="36"/>
              <w:rPr>
                <w:color w:val="000000"/>
              </w:rPr>
            </w:pPr>
            <w:r w:rsidRPr="00155730">
              <w:rPr>
                <w:color w:val="000000"/>
              </w:rPr>
              <w:t xml:space="preserve">Tell students that in this activity, they will be think about what happens to the carbon that ends up in the soil through death, feces, and defecation. </w:t>
            </w:r>
          </w:p>
        </w:tc>
      </w:tr>
      <w:tr w:rsidR="00483920" w:rsidRPr="009C20CE" w14:paraId="156848D1" w14:textId="77777777" w:rsidTr="00483920">
        <w:trPr>
          <w:trHeight w:val="422"/>
        </w:trPr>
        <w:tc>
          <w:tcPr>
            <w:tcW w:w="9576" w:type="dxa"/>
          </w:tcPr>
          <w:p w14:paraId="72D68702" w14:textId="77777777" w:rsidR="00483920" w:rsidRPr="00155730" w:rsidRDefault="00483920" w:rsidP="00881F8B">
            <w:pPr>
              <w:pStyle w:val="ListParagraph"/>
              <w:numPr>
                <w:ilvl w:val="0"/>
                <w:numId w:val="24"/>
              </w:numPr>
              <w:adjustRightInd w:val="0"/>
              <w:contextualSpacing w:val="0"/>
              <w:rPr>
                <w:b/>
                <w:bCs/>
              </w:rPr>
            </w:pPr>
            <w:r w:rsidRPr="00155730">
              <w:rPr>
                <w:b/>
                <w:bCs/>
              </w:rPr>
              <w:t>Watch the video.</w:t>
            </w:r>
          </w:p>
          <w:p w14:paraId="2B0647F9" w14:textId="77777777" w:rsidR="00483920" w:rsidRPr="00155730" w:rsidRDefault="00483920" w:rsidP="00274C9E">
            <w:pPr>
              <w:adjustRightInd w:val="0"/>
              <w:ind w:right="36"/>
              <w:rPr>
                <w:color w:val="000000"/>
              </w:rPr>
            </w:pPr>
            <w:r w:rsidRPr="00155730">
              <w:rPr>
                <w:color w:val="000000"/>
              </w:rPr>
              <w:t xml:space="preserve">On a computer with an Internet connection, open the video at this link: </w:t>
            </w:r>
            <w:hyperlink r:id="rId13" w:history="1">
              <w:r w:rsidRPr="00155730">
                <w:rPr>
                  <w:rStyle w:val="Hyperlink"/>
                </w:rPr>
                <w:t>https://www.youtube.com/watch?v=KI7u_pcfAQE</w:t>
              </w:r>
            </w:hyperlink>
            <w:r w:rsidRPr="00155730">
              <w:rPr>
                <w:color w:val="000000"/>
              </w:rPr>
              <w:t xml:space="preserve">. Give each student a copy of </w:t>
            </w:r>
            <w:r>
              <w:rPr>
                <w:color w:val="0000FF"/>
              </w:rPr>
              <w:t>3.4</w:t>
            </w:r>
            <w:r w:rsidRPr="00155730">
              <w:rPr>
                <w:color w:val="0000FF"/>
              </w:rPr>
              <w:t xml:space="preserve"> Food Webs Video Worksheet</w:t>
            </w:r>
            <w:r w:rsidRPr="00155730">
              <w:rPr>
                <w:i/>
                <w:color w:val="000000"/>
              </w:rPr>
              <w:t xml:space="preserve">. </w:t>
            </w:r>
            <w:r w:rsidRPr="00155730">
              <w:rPr>
                <w:color w:val="000000"/>
              </w:rPr>
              <w:t xml:space="preserve">Instruct students to complete questions 1-7 during the video. Pause the video as the worksheet suggests giving students a chance to complete their worksheet. </w:t>
            </w:r>
          </w:p>
          <w:p w14:paraId="2B03D2D5" w14:textId="77777777" w:rsidR="00483920" w:rsidRPr="00155730" w:rsidRDefault="00483920" w:rsidP="004A6BD0">
            <w:pPr>
              <w:numPr>
                <w:ilvl w:val="0"/>
                <w:numId w:val="25"/>
              </w:numPr>
              <w:adjustRightInd w:val="0"/>
              <w:ind w:left="360" w:right="43"/>
              <w:contextualSpacing/>
              <w:rPr>
                <w:color w:val="000000"/>
              </w:rPr>
            </w:pPr>
            <w:r w:rsidRPr="00155730">
              <w:rPr>
                <w:color w:val="000000"/>
              </w:rPr>
              <w:t xml:space="preserve">After students have completed questions 1-7 on their worksheet, watch the video again. </w:t>
            </w:r>
          </w:p>
          <w:p w14:paraId="4CBBF1C5" w14:textId="77777777" w:rsidR="00483920" w:rsidRDefault="00483920" w:rsidP="00881F8B">
            <w:pPr>
              <w:numPr>
                <w:ilvl w:val="0"/>
                <w:numId w:val="25"/>
              </w:numPr>
              <w:adjustRightInd w:val="0"/>
              <w:ind w:left="360" w:right="36"/>
              <w:rPr>
                <w:color w:val="000000"/>
              </w:rPr>
            </w:pPr>
            <w:r w:rsidRPr="00155730">
              <w:rPr>
                <w:color w:val="000000"/>
              </w:rPr>
              <w:t xml:space="preserve">After they watch the video for the second time, instruct students to answer question 8 on their worksheet. </w:t>
            </w:r>
          </w:p>
          <w:p w14:paraId="6136FBD7" w14:textId="77777777" w:rsidR="00483920" w:rsidRPr="00155730" w:rsidRDefault="00483920" w:rsidP="00274C9E">
            <w:pPr>
              <w:adjustRightInd w:val="0"/>
              <w:ind w:right="36"/>
              <w:rPr>
                <w:color w:val="000000"/>
              </w:rPr>
            </w:pPr>
            <w:r w:rsidRPr="00155730">
              <w:rPr>
                <w:color w:val="008000"/>
              </w:rPr>
              <w:t>Accommodation: After the first full viewing of the video, discuss each question before moving on to the next segment of the video and next question.</w:t>
            </w:r>
          </w:p>
        </w:tc>
      </w:tr>
      <w:tr w:rsidR="00483920" w:rsidRPr="009C20CE" w14:paraId="0BCB0804" w14:textId="77777777" w:rsidTr="00483920">
        <w:trPr>
          <w:trHeight w:val="422"/>
        </w:trPr>
        <w:tc>
          <w:tcPr>
            <w:tcW w:w="9576" w:type="dxa"/>
          </w:tcPr>
          <w:p w14:paraId="5CBE2801" w14:textId="77777777" w:rsidR="00483920" w:rsidRPr="00155730" w:rsidRDefault="00483920" w:rsidP="00881F8B">
            <w:pPr>
              <w:pStyle w:val="ListParagraph"/>
              <w:numPr>
                <w:ilvl w:val="0"/>
                <w:numId w:val="24"/>
              </w:numPr>
              <w:adjustRightInd w:val="0"/>
              <w:contextualSpacing w:val="0"/>
              <w:rPr>
                <w:b/>
                <w:bCs/>
              </w:rPr>
            </w:pPr>
            <w:r w:rsidRPr="00155730">
              <w:rPr>
                <w:b/>
                <w:bCs/>
              </w:rPr>
              <w:t>Discuss the video.</w:t>
            </w:r>
          </w:p>
          <w:p w14:paraId="0611A368" w14:textId="77777777" w:rsidR="00483920" w:rsidRDefault="00483920" w:rsidP="00274C9E">
            <w:pPr>
              <w:adjustRightInd w:val="0"/>
              <w:ind w:right="36"/>
              <w:rPr>
                <w:color w:val="000000"/>
              </w:rPr>
            </w:pPr>
            <w:r w:rsidRPr="00155730">
              <w:rPr>
                <w:color w:val="000000"/>
              </w:rPr>
              <w:t xml:space="preserve">Ask students to share their responses from the worksheet with the class. Look to see if they are able to tell a story about why the soil pool (that contains detritus and decomposers) is so important to the food web. </w:t>
            </w:r>
          </w:p>
          <w:p w14:paraId="6DB6759D" w14:textId="77777777" w:rsidR="00483920" w:rsidRPr="00155730" w:rsidRDefault="00483920" w:rsidP="00881F8B">
            <w:pPr>
              <w:pStyle w:val="ListParagraph"/>
              <w:numPr>
                <w:ilvl w:val="0"/>
                <w:numId w:val="26"/>
              </w:numPr>
              <w:adjustRightInd w:val="0"/>
              <w:ind w:left="360" w:right="36"/>
              <w:rPr>
                <w:i/>
                <w:color w:val="000000"/>
              </w:rPr>
            </w:pPr>
            <w:r>
              <w:rPr>
                <w:color w:val="000000"/>
              </w:rPr>
              <w:t>Ask students what will happen to the carbon from the soil after it is eaten by decomposers and animals. Students should recognize that the soil carbon will eventually become CO</w:t>
            </w:r>
            <w:r>
              <w:rPr>
                <w:color w:val="000000"/>
                <w:vertAlign w:val="subscript"/>
              </w:rPr>
              <w:t>2</w:t>
            </w:r>
            <w:r>
              <w:rPr>
                <w:color w:val="000000"/>
              </w:rPr>
              <w:t xml:space="preserve"> in the atmosphere through cellular respiration.</w:t>
            </w:r>
          </w:p>
        </w:tc>
      </w:tr>
    </w:tbl>
    <w:p w14:paraId="06FF3E39" w14:textId="77777777" w:rsidR="00E054C9" w:rsidRPr="00D438F2" w:rsidRDefault="00E054C9" w:rsidP="00E054C9"/>
    <w:p w14:paraId="0902D01A" w14:textId="77777777" w:rsidR="00E054C9" w:rsidRPr="00D438F2" w:rsidRDefault="00E054C9" w:rsidP="00E054C9">
      <w:pPr>
        <w:pStyle w:val="Heading2"/>
      </w:pPr>
      <w:r>
        <w:rPr>
          <w:color w:val="FF0000"/>
        </w:rPr>
        <w:t xml:space="preserve">Tab 3: </w:t>
      </w:r>
      <w:r w:rsidRPr="00D438F2">
        <w:t>Assessment</w:t>
      </w:r>
    </w:p>
    <w:p w14:paraId="4BF61C2F" w14:textId="522F8C7D" w:rsidR="00483920" w:rsidRDefault="00483920" w:rsidP="00483920">
      <w:pPr>
        <w:adjustRightInd w:val="0"/>
        <w:spacing w:after="0"/>
        <w:ind w:right="36"/>
      </w:pPr>
      <w:r w:rsidRPr="00155730">
        <w:t xml:space="preserve">During this activity, check to see if students are making connections between the cycling of matter between pools they learned in previous </w:t>
      </w:r>
      <w:r>
        <w:t>activities</w:t>
      </w:r>
      <w:r w:rsidRPr="00155730">
        <w:t xml:space="preserve"> with the content of the video. </w:t>
      </w:r>
    </w:p>
    <w:p w14:paraId="052D83D6" w14:textId="77777777" w:rsidR="000C7328" w:rsidRDefault="000C7328" w:rsidP="00483920">
      <w:pPr>
        <w:adjustRightInd w:val="0"/>
        <w:spacing w:after="0"/>
        <w:ind w:right="36"/>
      </w:pPr>
    </w:p>
    <w:p w14:paraId="3BA40D64" w14:textId="77777777" w:rsidR="00483920" w:rsidRPr="00544BD6" w:rsidRDefault="00483920" w:rsidP="00483920">
      <w:pPr>
        <w:pStyle w:val="Heading3"/>
        <w:adjustRightInd w:val="0"/>
        <w:spacing w:after="0"/>
      </w:pPr>
      <w:r w:rsidRPr="00544BD6">
        <w:t>Tips</w:t>
      </w:r>
    </w:p>
    <w:p w14:paraId="1FA298C3" w14:textId="77777777" w:rsidR="00483920" w:rsidRPr="00155730" w:rsidRDefault="00483920" w:rsidP="00483920">
      <w:pPr>
        <w:adjustRightInd w:val="0"/>
        <w:spacing w:after="0"/>
        <w:ind w:right="36"/>
      </w:pPr>
      <w:r w:rsidRPr="00155730">
        <w:t xml:space="preserve">Watch the video a few times to help students become familiar with the content. </w:t>
      </w:r>
    </w:p>
    <w:p w14:paraId="3BCB25BD" w14:textId="77777777" w:rsidR="00483920" w:rsidRPr="00155730" w:rsidRDefault="00483920" w:rsidP="00483920">
      <w:pPr>
        <w:adjustRightInd w:val="0"/>
        <w:spacing w:after="0"/>
        <w:ind w:right="36"/>
      </w:pPr>
    </w:p>
    <w:p w14:paraId="7B73A6A3" w14:textId="77777777" w:rsidR="00E054C9" w:rsidRDefault="00E054C9" w:rsidP="00E054C9">
      <w:pPr>
        <w:pStyle w:val="Heading2"/>
      </w:pPr>
      <w:r w:rsidRPr="00B517E1">
        <w:rPr>
          <w:color w:val="FF0000"/>
        </w:rPr>
        <w:lastRenderedPageBreak/>
        <w:t>Tab 4</w:t>
      </w:r>
      <w:r>
        <w:t>: Differentiation &amp;</w:t>
      </w:r>
      <w:r w:rsidRPr="00761F92">
        <w:t xml:space="preserve"> </w:t>
      </w:r>
      <w:r w:rsidRPr="00D438F2">
        <w:t>Extending the Learning</w:t>
      </w:r>
      <w:r>
        <w:t xml:space="preserve"> </w:t>
      </w:r>
    </w:p>
    <w:p w14:paraId="1ECCB965" w14:textId="77777777" w:rsidR="00E054C9" w:rsidRDefault="00E054C9" w:rsidP="00E054C9">
      <w:pPr>
        <w:pStyle w:val="Heading3"/>
        <w:rPr>
          <w:color w:val="FF0000"/>
        </w:rPr>
      </w:pPr>
      <w:r>
        <w:t xml:space="preserve">Differentiation </w:t>
      </w:r>
      <w:r>
        <w:rPr>
          <w:color w:val="FF0000"/>
        </w:rPr>
        <w:t>(Accordion)</w:t>
      </w:r>
    </w:p>
    <w:p w14:paraId="2EF12D09" w14:textId="77777777" w:rsidR="00E054C9" w:rsidRPr="002B4901" w:rsidRDefault="007A37EB" w:rsidP="004A6BD0">
      <w:pPr>
        <w:pStyle w:val="ListParagraph"/>
        <w:numPr>
          <w:ilvl w:val="0"/>
          <w:numId w:val="26"/>
        </w:numPr>
        <w:ind w:left="360"/>
      </w:pPr>
      <w:r>
        <w:t xml:space="preserve">Allow students to watch the video on personal devices so they can pause and re-play parts of the video as needed while independently completing questions on the </w:t>
      </w:r>
      <w:r>
        <w:rPr>
          <w:color w:val="0000FF"/>
        </w:rPr>
        <w:t>3.4</w:t>
      </w:r>
      <w:r w:rsidRPr="00155730">
        <w:rPr>
          <w:color w:val="0000FF"/>
        </w:rPr>
        <w:t xml:space="preserve"> Food Webs Video Worksheet</w:t>
      </w:r>
      <w:r>
        <w:rPr>
          <w:color w:val="000000" w:themeColor="text1"/>
        </w:rPr>
        <w:t xml:space="preserve">. </w:t>
      </w:r>
    </w:p>
    <w:p w14:paraId="755987D6" w14:textId="06154D03" w:rsidR="002B4901" w:rsidRDefault="002B4901" w:rsidP="004A6BD0">
      <w:pPr>
        <w:pStyle w:val="ListParagraph"/>
        <w:numPr>
          <w:ilvl w:val="0"/>
          <w:numId w:val="26"/>
        </w:numPr>
        <w:ind w:left="360"/>
      </w:pPr>
      <w:r>
        <w:t xml:space="preserve">Combine students into strategic groups and have them watch the video together and complete the </w:t>
      </w:r>
      <w:r>
        <w:rPr>
          <w:color w:val="0000FF"/>
        </w:rPr>
        <w:t>3.4</w:t>
      </w:r>
      <w:r w:rsidRPr="00155730">
        <w:rPr>
          <w:color w:val="0000FF"/>
        </w:rPr>
        <w:t xml:space="preserve"> Food Webs Video Worksheet</w:t>
      </w:r>
      <w:r>
        <w:rPr>
          <w:color w:val="000000" w:themeColor="text1"/>
        </w:rPr>
        <w:t xml:space="preserve"> as a group before sharing ideas with the class.</w:t>
      </w:r>
    </w:p>
    <w:p w14:paraId="06BD0738" w14:textId="77777777" w:rsidR="00E054C9" w:rsidRDefault="00E054C9" w:rsidP="00E054C9">
      <w:pPr>
        <w:pStyle w:val="Heading3"/>
      </w:pPr>
      <w:r>
        <w:t xml:space="preserve">Modifications </w:t>
      </w:r>
      <w:r>
        <w:rPr>
          <w:color w:val="FF0000"/>
        </w:rPr>
        <w:t>(Accordion)</w:t>
      </w:r>
    </w:p>
    <w:p w14:paraId="1CCAA72B" w14:textId="77777777" w:rsidR="00E054C9" w:rsidRDefault="00483920" w:rsidP="00483920">
      <w:pPr>
        <w:adjustRightInd w:val="0"/>
        <w:spacing w:after="0"/>
        <w:ind w:right="36"/>
      </w:pPr>
      <w:r w:rsidRPr="00155730">
        <w:t xml:space="preserve">Instead of using the </w:t>
      </w:r>
      <w:r>
        <w:rPr>
          <w:color w:val="0000FF"/>
        </w:rPr>
        <w:t>3.4</w:t>
      </w:r>
      <w:r w:rsidRPr="00155730">
        <w:rPr>
          <w:color w:val="0000FF"/>
        </w:rPr>
        <w:t xml:space="preserve"> Food Webs Video Worksheet</w:t>
      </w:r>
      <w:r w:rsidRPr="00155730">
        <w:t xml:space="preserve">, have students discuss the video as a whole class afterwards.  </w:t>
      </w:r>
    </w:p>
    <w:p w14:paraId="257BDC76" w14:textId="77777777" w:rsidR="00E054C9" w:rsidRPr="00761F92" w:rsidRDefault="00E054C9" w:rsidP="00E054C9">
      <w:pPr>
        <w:pStyle w:val="Heading3"/>
      </w:pPr>
      <w:r w:rsidRPr="00D438F2">
        <w:t>Extending the Learning</w:t>
      </w:r>
      <w:r>
        <w:t xml:space="preserve"> </w:t>
      </w:r>
      <w:r>
        <w:rPr>
          <w:color w:val="FF0000"/>
        </w:rPr>
        <w:t>(Accordion)</w:t>
      </w:r>
    </w:p>
    <w:p w14:paraId="1BC56B6B" w14:textId="77777777" w:rsidR="004D42E6" w:rsidRPr="00155730" w:rsidRDefault="004D42E6" w:rsidP="004D42E6">
      <w:pPr>
        <w:adjustRightInd w:val="0"/>
        <w:spacing w:after="0"/>
        <w:rPr>
          <w:color w:val="FF0000"/>
        </w:rPr>
      </w:pPr>
      <w:r w:rsidRPr="00155730">
        <w:t>Have students write and perform their own skit or song that models matter and energy cycling in an ecosystem.</w:t>
      </w:r>
      <w:r w:rsidRPr="00155730">
        <w:rPr>
          <w:color w:val="FF0000"/>
        </w:rPr>
        <w:t xml:space="preserve"> </w:t>
      </w:r>
    </w:p>
    <w:p w14:paraId="7FB6A575" w14:textId="77777777" w:rsidR="00E054C9" w:rsidRDefault="00E054C9" w:rsidP="00E054C9"/>
    <w:p w14:paraId="1CF6858C" w14:textId="77777777" w:rsidR="00E054C9" w:rsidRPr="00D438F2" w:rsidRDefault="00E054C9" w:rsidP="00E054C9">
      <w:pPr>
        <w:pStyle w:val="standard"/>
        <w:ind w:firstLine="0"/>
        <w:rPr>
          <w:rFonts w:cs="Arial"/>
          <w:szCs w:val="22"/>
        </w:rPr>
      </w:pPr>
    </w:p>
    <w:p w14:paraId="386E1211" w14:textId="77777777" w:rsidR="004D42E6" w:rsidRDefault="004D42E6">
      <w:pPr>
        <w:spacing w:after="0"/>
        <w:rPr>
          <w:b/>
          <w:kern w:val="28"/>
          <w:sz w:val="36"/>
        </w:rPr>
      </w:pPr>
      <w:r>
        <w:br w:type="page"/>
      </w:r>
    </w:p>
    <w:p w14:paraId="71B7F794" w14:textId="77777777" w:rsidR="00E054C9" w:rsidRPr="004D42E6" w:rsidRDefault="00E054C9" w:rsidP="00E054C9">
      <w:pPr>
        <w:pStyle w:val="Heading1"/>
        <w:rPr>
          <w:color w:val="000000" w:themeColor="text1"/>
        </w:rPr>
      </w:pPr>
      <w:r w:rsidRPr="004D42E6">
        <w:rPr>
          <w:color w:val="000000" w:themeColor="text1"/>
        </w:rPr>
        <w:lastRenderedPageBreak/>
        <w:t xml:space="preserve">Activity </w:t>
      </w:r>
      <w:r w:rsidR="004D42E6" w:rsidRPr="004D42E6">
        <w:rPr>
          <w:color w:val="000000" w:themeColor="text1"/>
        </w:rPr>
        <w:t>3.5: Tracing Energy Through an Ecosystem (30 min)</w:t>
      </w:r>
    </w:p>
    <w:p w14:paraId="39A1EE10" w14:textId="77777777" w:rsidR="00E054C9" w:rsidRDefault="00E054C9" w:rsidP="00E054C9">
      <w:pPr>
        <w:pStyle w:val="Heading2"/>
      </w:pPr>
      <w:r>
        <w:rPr>
          <w:color w:val="FF0000"/>
        </w:rPr>
        <w:t>Tab 1:</w:t>
      </w:r>
      <w:r>
        <w:t xml:space="preserve"> Overview and Preparation</w:t>
      </w:r>
    </w:p>
    <w:p w14:paraId="1436BB0D" w14:textId="77777777" w:rsidR="00E054C9" w:rsidRPr="002B5F20" w:rsidRDefault="00E054C9" w:rsidP="00E054C9">
      <w:pPr>
        <w:pStyle w:val="Heading3"/>
      </w:pPr>
      <w:r>
        <w:t>Target Student Performance</w:t>
      </w:r>
    </w:p>
    <w:p w14:paraId="12B29008" w14:textId="77777777" w:rsidR="00E054C9" w:rsidRPr="002B5F20" w:rsidRDefault="00B73626" w:rsidP="004D42E6">
      <w:pPr>
        <w:pStyle w:val="List1"/>
        <w:ind w:left="0" w:firstLine="0"/>
      </w:pPr>
      <w:r w:rsidRPr="00895546">
        <w:t>Students trace changes in energy and energy flow through carbon pools in ecosystems.</w:t>
      </w:r>
    </w:p>
    <w:p w14:paraId="674C401F" w14:textId="77777777" w:rsidR="00E054C9" w:rsidRPr="00D438F2" w:rsidRDefault="00E054C9" w:rsidP="00E054C9">
      <w:pPr>
        <w:pStyle w:val="Heading3"/>
      </w:pPr>
      <w:r w:rsidRPr="00D438F2">
        <w:t>Resources Provided</w:t>
      </w:r>
    </w:p>
    <w:p w14:paraId="7344CE75" w14:textId="77777777" w:rsidR="004D42E6" w:rsidRPr="00CD1A15" w:rsidRDefault="004D42E6" w:rsidP="00881F8B">
      <w:pPr>
        <w:pStyle w:val="ListParagraph"/>
        <w:numPr>
          <w:ilvl w:val="0"/>
          <w:numId w:val="2"/>
        </w:numPr>
        <w:rPr>
          <w:color w:val="0000FF"/>
        </w:rPr>
      </w:pPr>
      <w:r>
        <w:rPr>
          <w:color w:val="0000FF"/>
        </w:rPr>
        <w:t>3.5</w:t>
      </w:r>
      <w:r w:rsidRPr="00CD1A15">
        <w:rPr>
          <w:color w:val="0000FF"/>
        </w:rPr>
        <w:t xml:space="preserve"> Tracing Energy PPT</w:t>
      </w:r>
    </w:p>
    <w:p w14:paraId="31B15F9B" w14:textId="73CEDC09" w:rsidR="004D42E6" w:rsidRPr="00CD1A15" w:rsidRDefault="004D42E6" w:rsidP="00881F8B">
      <w:pPr>
        <w:pStyle w:val="ListParagraph"/>
        <w:numPr>
          <w:ilvl w:val="0"/>
          <w:numId w:val="2"/>
        </w:numPr>
        <w:rPr>
          <w:color w:val="0000FF"/>
        </w:rPr>
      </w:pPr>
      <w:r>
        <w:rPr>
          <w:color w:val="0000FF"/>
        </w:rPr>
        <w:t>3.5</w:t>
      </w:r>
      <w:r w:rsidRPr="00CD1A15">
        <w:rPr>
          <w:color w:val="0000FF"/>
        </w:rPr>
        <w:t xml:space="preserve"> Tracing Energy Worksheet</w:t>
      </w:r>
      <w:r w:rsidR="006A0C88">
        <w:rPr>
          <w:color w:val="0000FF"/>
        </w:rPr>
        <w:t xml:space="preserve"> </w:t>
      </w:r>
      <w:r w:rsidR="006A0C88">
        <w:rPr>
          <w:color w:val="000000" w:themeColor="text1"/>
        </w:rPr>
        <w:t>(1 per student)</w:t>
      </w:r>
    </w:p>
    <w:p w14:paraId="7CAD95F2" w14:textId="28B1EF01" w:rsidR="00E054C9" w:rsidRPr="004D42E6" w:rsidRDefault="004D42E6" w:rsidP="00881F8B">
      <w:pPr>
        <w:pStyle w:val="ListParagraph"/>
        <w:numPr>
          <w:ilvl w:val="0"/>
          <w:numId w:val="2"/>
        </w:numPr>
        <w:rPr>
          <w:color w:val="0000FF"/>
        </w:rPr>
      </w:pPr>
      <w:r w:rsidRPr="004A6BD0">
        <w:rPr>
          <w:color w:val="7030A0"/>
        </w:rPr>
        <w:t xml:space="preserve">3.5 </w:t>
      </w:r>
      <w:r w:rsidR="00731139">
        <w:rPr>
          <w:color w:val="7030A0"/>
        </w:rPr>
        <w:t>Grading</w:t>
      </w:r>
      <w:r w:rsidR="00731139" w:rsidRPr="004A6BD0">
        <w:rPr>
          <w:color w:val="7030A0"/>
        </w:rPr>
        <w:t xml:space="preserve"> </w:t>
      </w:r>
      <w:r w:rsidRPr="004A6BD0">
        <w:rPr>
          <w:color w:val="7030A0"/>
        </w:rPr>
        <w:t>the Tracing Energy Worksheet</w:t>
      </w:r>
    </w:p>
    <w:p w14:paraId="2A5E608C" w14:textId="77777777" w:rsidR="00E054C9" w:rsidRPr="00D438F2" w:rsidRDefault="00E054C9" w:rsidP="00E054C9">
      <w:pPr>
        <w:pStyle w:val="Heading3"/>
      </w:pPr>
      <w:r w:rsidRPr="00D438F2">
        <w:t>Setup</w:t>
      </w:r>
    </w:p>
    <w:p w14:paraId="01AAA99D" w14:textId="429FE1F6" w:rsidR="004D42E6" w:rsidRPr="009C20CE" w:rsidRDefault="004D42E6" w:rsidP="004D42E6">
      <w:pPr>
        <w:rPr>
          <w:color w:val="0000FF"/>
        </w:rPr>
      </w:pPr>
      <w:r w:rsidRPr="009C20CE">
        <w:t xml:space="preserve">Set up a computer and projector for </w:t>
      </w:r>
      <w:r>
        <w:rPr>
          <w:color w:val="0000FF"/>
        </w:rPr>
        <w:t xml:space="preserve">3.5 </w:t>
      </w:r>
      <w:r w:rsidRPr="009C20CE">
        <w:rPr>
          <w:color w:val="0000FF"/>
        </w:rPr>
        <w:t>Tracing Energy PPT</w:t>
      </w:r>
      <w:r w:rsidRPr="009C20CE">
        <w:rPr>
          <w:i/>
        </w:rPr>
        <w:t xml:space="preserve">. </w:t>
      </w:r>
      <w:r w:rsidRPr="009C20CE">
        <w:t xml:space="preserve">You will also need to remind students about the movement of twist ties </w:t>
      </w:r>
      <w:r w:rsidR="006A0C88">
        <w:t xml:space="preserve">the </w:t>
      </w:r>
      <w:r w:rsidRPr="009C20CE">
        <w:t xml:space="preserve">in </w:t>
      </w:r>
      <w:r w:rsidRPr="004A6BD0">
        <w:t>Activity 3.2 Carbon Dice Game</w:t>
      </w:r>
      <w:r w:rsidRPr="009C20CE">
        <w:t xml:space="preserve"> to solicit their initial ideas about energy flow in an ecosystem. Print out one copy of </w:t>
      </w:r>
      <w:r>
        <w:rPr>
          <w:color w:val="0000FF"/>
        </w:rPr>
        <w:t>3.5</w:t>
      </w:r>
      <w:r w:rsidRPr="009C20CE">
        <w:rPr>
          <w:color w:val="0000FF"/>
        </w:rPr>
        <w:t xml:space="preserve"> Tracing Energy Worksheet</w:t>
      </w:r>
      <w:r w:rsidRPr="009C20CE">
        <w:t xml:space="preserve"> for each student.   </w:t>
      </w:r>
    </w:p>
    <w:p w14:paraId="0B399BD8" w14:textId="77777777" w:rsidR="00E054C9" w:rsidRPr="00CD686F" w:rsidRDefault="00E054C9" w:rsidP="00E054C9">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9576" w:type="dxa"/>
        <w:tblLayout w:type="fixed"/>
        <w:tblLook w:val="04A0" w:firstRow="1" w:lastRow="0" w:firstColumn="1" w:lastColumn="0" w:noHBand="0" w:noVBand="1"/>
      </w:tblPr>
      <w:tblGrid>
        <w:gridCol w:w="9576"/>
      </w:tblGrid>
      <w:tr w:rsidR="004D42E6" w:rsidRPr="009C20CE" w14:paraId="11BB7383" w14:textId="77777777" w:rsidTr="004D42E6">
        <w:trPr>
          <w:trHeight w:val="350"/>
        </w:trPr>
        <w:tc>
          <w:tcPr>
            <w:tcW w:w="9576" w:type="dxa"/>
          </w:tcPr>
          <w:p w14:paraId="3C1C5C9A" w14:textId="77777777" w:rsidR="004D42E6" w:rsidRPr="00155730" w:rsidRDefault="004D42E6" w:rsidP="00881F8B">
            <w:pPr>
              <w:pStyle w:val="ListParagraph"/>
              <w:numPr>
                <w:ilvl w:val="0"/>
                <w:numId w:val="29"/>
              </w:numPr>
              <w:rPr>
                <w:b/>
              </w:rPr>
            </w:pPr>
            <w:r w:rsidRPr="00155730">
              <w:rPr>
                <w:b/>
              </w:rPr>
              <w:t>Use the instructional model to show students where they are in the course of the unit.</w:t>
            </w:r>
          </w:p>
          <w:p w14:paraId="27195415" w14:textId="4D2ABB86" w:rsidR="004D42E6" w:rsidRPr="00155730" w:rsidRDefault="004D42E6" w:rsidP="00274C9E">
            <w:pPr>
              <w:rPr>
                <w:b/>
              </w:rPr>
            </w:pPr>
            <w:r>
              <w:t xml:space="preserve">Show </w:t>
            </w:r>
            <w:r w:rsidR="00FC508E">
              <w:t>Slide</w:t>
            </w:r>
            <w:r>
              <w:t xml:space="preserve"> 2 of the </w:t>
            </w:r>
            <w:r>
              <w:rPr>
                <w:color w:val="0000FF"/>
              </w:rPr>
              <w:t>3.5 Tracing Energy</w:t>
            </w:r>
            <w:r w:rsidRPr="00BD0C0D">
              <w:rPr>
                <w:color w:val="0000FF"/>
              </w:rPr>
              <w:t xml:space="preserve"> PPT</w:t>
            </w:r>
            <w:r>
              <w:t>.</w:t>
            </w:r>
          </w:p>
        </w:tc>
      </w:tr>
      <w:tr w:rsidR="004D42E6" w:rsidRPr="009C20CE" w14:paraId="737CBA11" w14:textId="77777777" w:rsidTr="004D42E6">
        <w:trPr>
          <w:trHeight w:val="350"/>
        </w:trPr>
        <w:tc>
          <w:tcPr>
            <w:tcW w:w="9576" w:type="dxa"/>
          </w:tcPr>
          <w:p w14:paraId="5F4B1FCF" w14:textId="77777777" w:rsidR="004D42E6" w:rsidRPr="00155730" w:rsidRDefault="004D42E6" w:rsidP="00881F8B">
            <w:pPr>
              <w:pStyle w:val="ListParagraph"/>
              <w:numPr>
                <w:ilvl w:val="0"/>
                <w:numId w:val="29"/>
              </w:numPr>
              <w:rPr>
                <w:b/>
                <w:bCs/>
              </w:rPr>
            </w:pPr>
            <w:r w:rsidRPr="00155730">
              <w:rPr>
                <w:b/>
              </w:rPr>
              <w:t>Revisit the energy patterns from the Carbon Dice Game.</w:t>
            </w:r>
          </w:p>
          <w:p w14:paraId="60104361" w14:textId="77777777" w:rsidR="004D42E6" w:rsidRPr="009C20CE" w:rsidRDefault="004D42E6" w:rsidP="00274C9E">
            <w:r w:rsidRPr="009C20CE">
              <w:t xml:space="preserve">Using Slide </w:t>
            </w:r>
            <w:r>
              <w:t>3</w:t>
            </w:r>
            <w:r w:rsidRPr="009C20CE">
              <w:t xml:space="preserve">, remind students of how they traced energy movement with yellow twist ties in </w:t>
            </w:r>
            <w:r w:rsidRPr="004A6BD0">
              <w:t>Activity 3.2 Carbon Dice Game</w:t>
            </w:r>
            <w:r w:rsidRPr="009C20CE">
              <w:rPr>
                <w:i/>
              </w:rPr>
              <w:t>.</w:t>
            </w:r>
            <w:r w:rsidRPr="009C20CE">
              <w:t xml:space="preserve"> Ask: </w:t>
            </w:r>
            <w:r w:rsidRPr="009C20CE">
              <w:rPr>
                <w:i/>
              </w:rPr>
              <w:t>Where did most of the twist ties end up in the game?</w:t>
            </w:r>
            <w:r w:rsidRPr="009C20CE">
              <w:t xml:space="preserve"> Solicit student ideas about energy flow through carbon pools from the Game.</w:t>
            </w:r>
          </w:p>
          <w:p w14:paraId="6AF5D1C1" w14:textId="77777777" w:rsidR="004D42E6" w:rsidRPr="009C20CE" w:rsidRDefault="004D42E6" w:rsidP="00274C9E">
            <w:r w:rsidRPr="009C20CE">
              <w:rPr>
                <w:color w:val="008000"/>
              </w:rPr>
              <w:t>Accommodation: Before beginning this Act</w:t>
            </w:r>
            <w:r>
              <w:rPr>
                <w:color w:val="008000"/>
              </w:rPr>
              <w:t xml:space="preserve">ivity, review the results of 3.2 The Carbon Dice Game. </w:t>
            </w:r>
          </w:p>
        </w:tc>
      </w:tr>
      <w:tr w:rsidR="004D42E6" w:rsidRPr="009C20CE" w14:paraId="38318A41" w14:textId="77777777" w:rsidTr="004D42E6">
        <w:tc>
          <w:tcPr>
            <w:tcW w:w="9576" w:type="dxa"/>
          </w:tcPr>
          <w:p w14:paraId="12FB202E" w14:textId="77777777" w:rsidR="004D42E6" w:rsidRPr="009C20CE" w:rsidRDefault="004D42E6" w:rsidP="00881F8B">
            <w:pPr>
              <w:pStyle w:val="ListParagraph"/>
              <w:numPr>
                <w:ilvl w:val="0"/>
                <w:numId w:val="29"/>
              </w:numPr>
              <w:ind w:left="316"/>
              <w:rPr>
                <w:b/>
              </w:rPr>
            </w:pPr>
            <w:r w:rsidRPr="009C20CE">
              <w:rPr>
                <w:b/>
              </w:rPr>
              <w:t>Practice tracing energy.</w:t>
            </w:r>
          </w:p>
          <w:p w14:paraId="470E3DE2" w14:textId="7B68EC6D" w:rsidR="004D42E6" w:rsidRPr="009C20CE" w:rsidRDefault="004D42E6" w:rsidP="00274C9E">
            <w:r w:rsidRPr="009C20CE">
              <w:t xml:space="preserve">Use Slides </w:t>
            </w:r>
            <w:r>
              <w:t>4</w:t>
            </w:r>
            <w:r w:rsidRPr="009C20CE">
              <w:t>-1</w:t>
            </w:r>
            <w:r>
              <w:t>3</w:t>
            </w:r>
            <w:r w:rsidRPr="009C20CE">
              <w:t xml:space="preserve"> to help students think about the Energy </w:t>
            </w:r>
            <w:r w:rsidR="006A0C88">
              <w:t xml:space="preserve">Flow </w:t>
            </w:r>
            <w:r w:rsidRPr="009C20CE">
              <w:t xml:space="preserve">Question and the process of tracing energy. These </w:t>
            </w:r>
            <w:r w:rsidR="00D534CF">
              <w:t>s</w:t>
            </w:r>
            <w:r w:rsidRPr="009C20CE">
              <w:t xml:space="preserve">lides are animated, so view them in </w:t>
            </w:r>
            <w:r w:rsidR="006A0C88">
              <w:t>presentation</w:t>
            </w:r>
            <w:r w:rsidRPr="009C20CE">
              <w:t xml:space="preserve"> mode for the best effect. Be sure to explain that all energy in the ecosystem is eventually converted into heat energy, which is released to the atmosphere. Heat energy dissipates, moves through the atmosphere and ultimately is radiated into space.</w:t>
            </w:r>
          </w:p>
          <w:p w14:paraId="0868D149" w14:textId="3EACFB9E" w:rsidR="004D42E6" w:rsidRPr="009C20CE" w:rsidRDefault="004D42E6" w:rsidP="00274C9E">
            <w:pPr>
              <w:rPr>
                <w:rFonts w:eastAsia="Times"/>
                <w:szCs w:val="20"/>
              </w:rPr>
            </w:pPr>
            <w:r w:rsidRPr="009C20CE">
              <w:rPr>
                <w:color w:val="008000"/>
              </w:rPr>
              <w:t>Accommodation: As you go through Sl</w:t>
            </w:r>
            <w:r>
              <w:rPr>
                <w:color w:val="008000"/>
              </w:rPr>
              <w:t>ides 4-13</w:t>
            </w:r>
            <w:r w:rsidRPr="009C20CE">
              <w:rPr>
                <w:color w:val="008000"/>
              </w:rPr>
              <w:t>, provide students with guided notes that include the information from the slides with a few words taken out so students can fill in the i</w:t>
            </w:r>
            <w:r>
              <w:rPr>
                <w:color w:val="008000"/>
              </w:rPr>
              <w:t xml:space="preserve">nformation during the lecture. </w:t>
            </w:r>
            <w:r w:rsidRPr="009C20CE">
              <w:rPr>
                <w:color w:val="008000"/>
              </w:rPr>
              <w:t>Encourage students to use different colors to depict different forms of energy (i.e. yellow for sunlight energy, green for chemical energy, and red for heat and motion energy) while taking notes.</w:t>
            </w:r>
          </w:p>
        </w:tc>
      </w:tr>
      <w:tr w:rsidR="004D42E6" w:rsidRPr="009C20CE" w14:paraId="75C51654" w14:textId="77777777" w:rsidTr="004D42E6">
        <w:tc>
          <w:tcPr>
            <w:tcW w:w="9576" w:type="dxa"/>
          </w:tcPr>
          <w:p w14:paraId="5F91A3F2" w14:textId="0D3DAF6D" w:rsidR="004D42E6" w:rsidRPr="009C20CE" w:rsidRDefault="009C3CA1" w:rsidP="00881F8B">
            <w:pPr>
              <w:pStyle w:val="ListParagraph"/>
              <w:numPr>
                <w:ilvl w:val="0"/>
                <w:numId w:val="29"/>
              </w:numPr>
              <w:ind w:left="316"/>
              <w:rPr>
                <w:rFonts w:eastAsia="Times"/>
                <w:b/>
                <w:bCs/>
              </w:rPr>
            </w:pPr>
            <w:r>
              <w:rPr>
                <w:b/>
              </w:rPr>
              <w:t xml:space="preserve">Students complete </w:t>
            </w:r>
            <w:r w:rsidR="00B8453F">
              <w:rPr>
                <w:b/>
              </w:rPr>
              <w:t>Part A of</w:t>
            </w:r>
            <w:r w:rsidR="004D42E6" w:rsidRPr="009C20CE">
              <w:rPr>
                <w:b/>
              </w:rPr>
              <w:t xml:space="preserve"> worksheets</w:t>
            </w:r>
            <w:r>
              <w:rPr>
                <w:b/>
              </w:rPr>
              <w:t xml:space="preserve"> and compare responses</w:t>
            </w:r>
            <w:r w:rsidR="004D42E6" w:rsidRPr="009C20CE">
              <w:rPr>
                <w:b/>
              </w:rPr>
              <w:t>.</w:t>
            </w:r>
          </w:p>
          <w:p w14:paraId="6F3B231E" w14:textId="77777777" w:rsidR="00B8453F" w:rsidRDefault="004D42E6" w:rsidP="00274C9E">
            <w:r w:rsidRPr="009C20CE">
              <w:t xml:space="preserve">Give each student a copy of </w:t>
            </w:r>
            <w:r>
              <w:rPr>
                <w:color w:val="0000FF"/>
              </w:rPr>
              <w:t>3.5</w:t>
            </w:r>
            <w:r w:rsidRPr="009C20CE">
              <w:rPr>
                <w:color w:val="0000FF"/>
              </w:rPr>
              <w:t xml:space="preserve"> Tracing Energy Worksheet</w:t>
            </w:r>
            <w:r w:rsidRPr="009C20CE">
              <w:t xml:space="preserve">. Have students try to complete the first page on their own, and then have them compare with a neighbor to see if they both agree on all of the processes. </w:t>
            </w:r>
          </w:p>
          <w:p w14:paraId="6563EF0E" w14:textId="77777777" w:rsidR="006A0C88" w:rsidRPr="004A6BD0" w:rsidRDefault="004D42E6" w:rsidP="006A0C88">
            <w:pPr>
              <w:pStyle w:val="ListParagraph"/>
              <w:numPr>
                <w:ilvl w:val="0"/>
                <w:numId w:val="57"/>
              </w:numPr>
              <w:ind w:left="336"/>
              <w:rPr>
                <w:rFonts w:eastAsia="Times"/>
                <w:b/>
              </w:rPr>
            </w:pPr>
            <w:r w:rsidRPr="009C20CE">
              <w:t>Show Slide 1</w:t>
            </w:r>
            <w:r>
              <w:t>4</w:t>
            </w:r>
            <w:r w:rsidRPr="009C20CE">
              <w:t xml:space="preserve"> of </w:t>
            </w:r>
            <w:r w:rsidRPr="006A0C88">
              <w:rPr>
                <w:color w:val="0000FF"/>
              </w:rPr>
              <w:t>3.5 Tracing Energy PPT</w:t>
            </w:r>
            <w:r w:rsidRPr="009C20CE">
              <w:t xml:space="preserve"> while they work.</w:t>
            </w:r>
          </w:p>
          <w:p w14:paraId="714B6DED" w14:textId="127F969B" w:rsidR="004D42E6" w:rsidRPr="006A0C88" w:rsidRDefault="004D42E6" w:rsidP="004A6BD0">
            <w:pPr>
              <w:pStyle w:val="ListParagraph"/>
              <w:numPr>
                <w:ilvl w:val="0"/>
                <w:numId w:val="57"/>
              </w:numPr>
              <w:ind w:left="336"/>
              <w:rPr>
                <w:rFonts w:eastAsia="Times"/>
                <w:b/>
              </w:rPr>
            </w:pPr>
            <w:r w:rsidRPr="009C20CE">
              <w:lastRenderedPageBreak/>
              <w:t>You may want to tell students to draw a sun on the worksheet to indicate the initial source of energy for ecosystems.</w:t>
            </w:r>
          </w:p>
        </w:tc>
      </w:tr>
      <w:tr w:rsidR="004D42E6" w:rsidRPr="009C20CE" w14:paraId="0E3886E7" w14:textId="77777777" w:rsidTr="004D42E6">
        <w:tc>
          <w:tcPr>
            <w:tcW w:w="9576" w:type="dxa"/>
          </w:tcPr>
          <w:p w14:paraId="24F690D3" w14:textId="7158ECC5" w:rsidR="004D42E6" w:rsidRPr="009C20CE" w:rsidRDefault="00B8453F" w:rsidP="00881F8B">
            <w:pPr>
              <w:pStyle w:val="ListParagraph"/>
              <w:numPr>
                <w:ilvl w:val="0"/>
                <w:numId w:val="29"/>
              </w:numPr>
              <w:ind w:left="316"/>
              <w:rPr>
                <w:b/>
              </w:rPr>
            </w:pPr>
            <w:r>
              <w:rPr>
                <w:b/>
              </w:rPr>
              <w:lastRenderedPageBreak/>
              <w:t>Students complete Part B and d</w:t>
            </w:r>
            <w:r w:rsidR="004D42E6" w:rsidRPr="009C20CE">
              <w:rPr>
                <w:b/>
              </w:rPr>
              <w:t>iscuss the movement and transformation of energy between carbon pools.</w:t>
            </w:r>
          </w:p>
          <w:p w14:paraId="2BA8F21A" w14:textId="76E1325E" w:rsidR="006A0C88" w:rsidRDefault="004D42E6" w:rsidP="00274C9E">
            <w:r w:rsidRPr="009C20CE">
              <w:t>Have students answer questions 4-7 on the second page of</w:t>
            </w:r>
            <w:r w:rsidR="006A0C88">
              <w:t xml:space="preserve"> the</w:t>
            </w:r>
            <w:r w:rsidRPr="009C20CE">
              <w:t xml:space="preserve"> </w:t>
            </w:r>
            <w:r w:rsidR="006A0C88">
              <w:rPr>
                <w:color w:val="0000FF"/>
              </w:rPr>
              <w:t>3.5</w:t>
            </w:r>
            <w:r w:rsidR="006A0C88" w:rsidRPr="009C20CE">
              <w:rPr>
                <w:color w:val="0000FF"/>
              </w:rPr>
              <w:t xml:space="preserve"> Tracing Energy Worksheet</w:t>
            </w:r>
            <w:r w:rsidR="006A0C88" w:rsidRPr="009C20CE" w:rsidDel="006A0C88">
              <w:t xml:space="preserve"> </w:t>
            </w:r>
            <w:r w:rsidRPr="009C20CE">
              <w:t xml:space="preserve">based on what they just learned. </w:t>
            </w:r>
          </w:p>
          <w:p w14:paraId="221EAF51" w14:textId="38563497" w:rsidR="004D42E6" w:rsidRPr="009C20CE" w:rsidRDefault="004D42E6" w:rsidP="004A6BD0">
            <w:pPr>
              <w:pStyle w:val="ListParagraph"/>
              <w:numPr>
                <w:ilvl w:val="0"/>
                <w:numId w:val="58"/>
              </w:numPr>
              <w:ind w:left="336"/>
            </w:pPr>
            <w:r w:rsidRPr="009C20CE">
              <w:t>Use Slide 1</w:t>
            </w:r>
            <w:r>
              <w:t>5</w:t>
            </w:r>
            <w:r w:rsidRPr="009C20CE">
              <w:t xml:space="preserve"> to discuss the answer to the Energy </w:t>
            </w:r>
            <w:r>
              <w:t xml:space="preserve">Flow </w:t>
            </w:r>
            <w:r w:rsidRPr="009C20CE">
              <w:t>Question. Have students compare this to the answer</w:t>
            </w:r>
            <w:r w:rsidR="00B8453F">
              <w:t>s</w:t>
            </w:r>
            <w:r w:rsidRPr="009C20CE">
              <w:t xml:space="preserve"> that they wrote on their </w:t>
            </w:r>
            <w:r w:rsidR="006A0C88">
              <w:t>w</w:t>
            </w:r>
            <w:r w:rsidRPr="009C20CE">
              <w:t xml:space="preserve">orksheet. </w:t>
            </w:r>
          </w:p>
        </w:tc>
      </w:tr>
      <w:tr w:rsidR="004D42E6" w:rsidRPr="009C20CE" w14:paraId="49C60395" w14:textId="77777777" w:rsidTr="004D42E6">
        <w:tc>
          <w:tcPr>
            <w:tcW w:w="9576" w:type="dxa"/>
          </w:tcPr>
          <w:p w14:paraId="299C028B" w14:textId="77777777" w:rsidR="004D42E6" w:rsidRPr="009C20CE" w:rsidRDefault="004D42E6" w:rsidP="00881F8B">
            <w:pPr>
              <w:pStyle w:val="ListParagraph"/>
              <w:numPr>
                <w:ilvl w:val="0"/>
                <w:numId w:val="29"/>
              </w:numPr>
              <w:ind w:left="316"/>
              <w:rPr>
                <w:rFonts w:eastAsia="Times"/>
                <w:b/>
                <w:bCs/>
              </w:rPr>
            </w:pPr>
            <w:r w:rsidRPr="009C20CE">
              <w:rPr>
                <w:rFonts w:eastAsia="Times"/>
                <w:b/>
                <w:bCs/>
              </w:rPr>
              <w:t>Answer the Energy</w:t>
            </w:r>
            <w:r>
              <w:rPr>
                <w:rFonts w:eastAsia="Times"/>
                <w:b/>
                <w:bCs/>
              </w:rPr>
              <w:t xml:space="preserve"> Flow</w:t>
            </w:r>
            <w:r w:rsidRPr="009C20CE">
              <w:rPr>
                <w:rFonts w:eastAsia="Times"/>
                <w:b/>
                <w:bCs/>
              </w:rPr>
              <w:t xml:space="preserve"> Question</w:t>
            </w:r>
          </w:p>
          <w:p w14:paraId="526C3F24" w14:textId="667BECDF" w:rsidR="00B8453F" w:rsidRDefault="004D42E6" w:rsidP="00274C9E">
            <w:r w:rsidRPr="009C20CE">
              <w:t>Review energy flows in an ecosystem with the animations on Slide 1</w:t>
            </w:r>
            <w:r>
              <w:t>6</w:t>
            </w:r>
            <w:r w:rsidRPr="009C20CE">
              <w:t xml:space="preserve">. Be sure to view it in presentation mode to see the animations. </w:t>
            </w:r>
          </w:p>
          <w:p w14:paraId="4B620511" w14:textId="77777777" w:rsidR="00B8453F" w:rsidRDefault="004D42E6" w:rsidP="004A6BD0">
            <w:pPr>
              <w:pStyle w:val="ListParagraph"/>
              <w:numPr>
                <w:ilvl w:val="0"/>
                <w:numId w:val="58"/>
              </w:numPr>
              <w:ind w:left="336"/>
            </w:pPr>
            <w:r w:rsidRPr="009C20CE">
              <w:t>Use Slides 1</w:t>
            </w:r>
            <w:r>
              <w:t>7</w:t>
            </w:r>
            <w:r w:rsidRPr="009C20CE">
              <w:t>-1</w:t>
            </w:r>
            <w:r>
              <w:t>8</w:t>
            </w:r>
            <w:r w:rsidRPr="009C20CE">
              <w:t xml:space="preserve"> to link energy flows with the organic matter pyramid. </w:t>
            </w:r>
          </w:p>
          <w:p w14:paraId="594472F1" w14:textId="77777777" w:rsidR="00B8453F" w:rsidRDefault="004D42E6" w:rsidP="004A6BD0">
            <w:pPr>
              <w:pStyle w:val="ListParagraph"/>
              <w:numPr>
                <w:ilvl w:val="0"/>
                <w:numId w:val="43"/>
              </w:numPr>
              <w:ind w:left="336"/>
            </w:pPr>
            <w:r w:rsidRPr="009C20CE">
              <w:t>On Slide 1</w:t>
            </w:r>
            <w:r>
              <w:t>7</w:t>
            </w:r>
            <w:r w:rsidRPr="009C20CE">
              <w:t xml:space="preserve">, ask students what they think the distribution of energy looks like in an ecosystem. Have them explain their reasoning to the class. </w:t>
            </w:r>
          </w:p>
          <w:p w14:paraId="611A51EE" w14:textId="31FA6E0E" w:rsidR="004D42E6" w:rsidRPr="009E4E2A" w:rsidDel="00EC7D49" w:rsidRDefault="004D42E6" w:rsidP="004A6BD0">
            <w:pPr>
              <w:pStyle w:val="ListParagraph"/>
              <w:numPr>
                <w:ilvl w:val="0"/>
                <w:numId w:val="43"/>
              </w:numPr>
              <w:ind w:left="336"/>
            </w:pPr>
            <w:r w:rsidRPr="009C20CE">
              <w:t>Slide 1</w:t>
            </w:r>
            <w:r>
              <w:t>8</w:t>
            </w:r>
            <w:r w:rsidRPr="009C20CE">
              <w:t xml:space="preserve"> explains it would look the same as the organic matter pyramid.</w:t>
            </w:r>
          </w:p>
        </w:tc>
      </w:tr>
      <w:tr w:rsidR="004D42E6" w:rsidRPr="009C20CE" w14:paraId="3CFE4E74" w14:textId="77777777" w:rsidTr="004D42E6">
        <w:tc>
          <w:tcPr>
            <w:tcW w:w="9576" w:type="dxa"/>
          </w:tcPr>
          <w:p w14:paraId="4C844917" w14:textId="77777777" w:rsidR="004D42E6" w:rsidRPr="009C20CE" w:rsidRDefault="004D42E6" w:rsidP="00881F8B">
            <w:pPr>
              <w:pStyle w:val="ListParagraph"/>
              <w:numPr>
                <w:ilvl w:val="0"/>
                <w:numId w:val="29"/>
              </w:numPr>
              <w:ind w:left="316"/>
              <w:rPr>
                <w:rFonts w:eastAsia="Times"/>
                <w:b/>
                <w:bCs/>
              </w:rPr>
            </w:pPr>
            <w:r w:rsidRPr="009C20CE">
              <w:rPr>
                <w:rFonts w:eastAsia="Times"/>
                <w:b/>
                <w:bCs/>
              </w:rPr>
              <w:t xml:space="preserve">Reviewing Matter Cycles and Energy </w:t>
            </w:r>
            <w:r>
              <w:rPr>
                <w:rFonts w:eastAsia="Times"/>
                <w:b/>
                <w:bCs/>
              </w:rPr>
              <w:t>Flow</w:t>
            </w:r>
          </w:p>
          <w:p w14:paraId="09F4C8A8" w14:textId="77777777" w:rsidR="004D42E6" w:rsidRPr="009C20CE" w:rsidRDefault="004D42E6" w:rsidP="00274C9E">
            <w:pPr>
              <w:tabs>
                <w:tab w:val="left" w:pos="8693"/>
              </w:tabs>
            </w:pPr>
            <w:r w:rsidRPr="009C20CE">
              <w:t xml:space="preserve">Use Slides </w:t>
            </w:r>
            <w:r>
              <w:t>19</w:t>
            </w:r>
            <w:r w:rsidRPr="009C20CE">
              <w:t>-2</w:t>
            </w:r>
            <w:r>
              <w:t>2</w:t>
            </w:r>
            <w:r w:rsidRPr="009C20CE">
              <w:t xml:space="preserve"> to review with students how matter and energy move through an ecosystem.</w:t>
            </w:r>
            <w:r w:rsidRPr="009C20CE" w:rsidDel="00352E87">
              <w:t xml:space="preserve"> </w:t>
            </w:r>
          </w:p>
          <w:p w14:paraId="0EC28B95" w14:textId="77777777" w:rsidR="004D42E6" w:rsidRPr="009C20CE" w:rsidRDefault="004D42E6" w:rsidP="004A6BD0">
            <w:pPr>
              <w:numPr>
                <w:ilvl w:val="0"/>
                <w:numId w:val="28"/>
              </w:numPr>
              <w:ind w:left="360" w:right="43"/>
              <w:contextualSpacing/>
            </w:pPr>
            <w:r w:rsidRPr="009C20CE">
              <w:t>Slide 1</w:t>
            </w:r>
            <w:r>
              <w:t>9</w:t>
            </w:r>
            <w:r w:rsidRPr="009C20CE">
              <w:t xml:space="preserve"> </w:t>
            </w:r>
            <w:r>
              <w:t>show</w:t>
            </w:r>
            <w:r w:rsidRPr="009C20CE">
              <w:t xml:space="preserve"> </w:t>
            </w:r>
            <w:r>
              <w:t>the</w:t>
            </w:r>
            <w:r w:rsidRPr="009C20CE">
              <w:t xml:space="preserve"> summative figure depicting how matter and energy move through an ecosystem. </w:t>
            </w:r>
          </w:p>
          <w:p w14:paraId="58718F98" w14:textId="77777777" w:rsidR="004D42E6" w:rsidRPr="009C20CE" w:rsidRDefault="004D42E6" w:rsidP="004A6BD0">
            <w:pPr>
              <w:numPr>
                <w:ilvl w:val="0"/>
                <w:numId w:val="28"/>
              </w:numPr>
              <w:ind w:left="360" w:right="43"/>
              <w:contextualSpacing/>
            </w:pPr>
            <w:r w:rsidRPr="009C20CE">
              <w:t xml:space="preserve">Slides </w:t>
            </w:r>
            <w:r>
              <w:t>20</w:t>
            </w:r>
            <w:r w:rsidRPr="009C20CE">
              <w:t>-2</w:t>
            </w:r>
            <w:r>
              <w:t>1</w:t>
            </w:r>
            <w:r w:rsidRPr="009C20CE">
              <w:t xml:space="preserve"> provide four key concepts from this Lesson about matter and energy in an ecosystem. Discuss with students how each of the concepts is portrayed in the figures.</w:t>
            </w:r>
          </w:p>
          <w:p w14:paraId="179EAA77" w14:textId="77777777" w:rsidR="004D42E6" w:rsidRPr="00782345" w:rsidRDefault="004D42E6" w:rsidP="00881F8B">
            <w:pPr>
              <w:numPr>
                <w:ilvl w:val="0"/>
                <w:numId w:val="28"/>
              </w:numPr>
              <w:ind w:left="360" w:right="36"/>
              <w:rPr>
                <w:rFonts w:eastAsia="Times"/>
                <w:b/>
                <w:bCs/>
              </w:rPr>
            </w:pPr>
            <w:r w:rsidRPr="009C20CE">
              <w:t>Return to the figure on Slide 2</w:t>
            </w:r>
            <w:r>
              <w:t>2</w:t>
            </w:r>
            <w:r w:rsidRPr="009C20CE">
              <w:t xml:space="preserve"> to ask some more in-depth questions about its content, such as: </w:t>
            </w:r>
            <w:r w:rsidRPr="009C20CE">
              <w:rPr>
                <w:i/>
              </w:rPr>
              <w:t xml:space="preserve">Where is the organic matter pyramid on the figure? Why doesn’t energy cycle like matter? What ultimately happens to </w:t>
            </w:r>
            <w:r w:rsidRPr="009C20CE">
              <w:rPr>
                <w:b/>
                <w:i/>
              </w:rPr>
              <w:t>most</w:t>
            </w:r>
            <w:r w:rsidRPr="009C20CE">
              <w:rPr>
                <w:i/>
              </w:rPr>
              <w:t xml:space="preserve"> of the carbon that enters the ecosystem through photosynthesis?</w:t>
            </w:r>
            <w:r w:rsidRPr="009C20CE">
              <w:t xml:space="preserve"> </w:t>
            </w:r>
            <w:r w:rsidRPr="009C20CE">
              <w:rPr>
                <w:i/>
              </w:rPr>
              <w:t>(answer: it is returned to the atmosphere through cellular respiration carried out by producers, herbivore, carnivores, and decomposers)</w:t>
            </w:r>
          </w:p>
        </w:tc>
      </w:tr>
      <w:tr w:rsidR="00B1528C" w:rsidRPr="009C20CE" w14:paraId="32E64428" w14:textId="77777777" w:rsidTr="004D42E6">
        <w:tc>
          <w:tcPr>
            <w:tcW w:w="9576" w:type="dxa"/>
          </w:tcPr>
          <w:p w14:paraId="3824367B" w14:textId="32888E78" w:rsidR="00B1528C" w:rsidRPr="004A6BD0" w:rsidRDefault="00B1528C" w:rsidP="004A6BD0">
            <w:pPr>
              <w:pStyle w:val="ListParagraph"/>
              <w:numPr>
                <w:ilvl w:val="0"/>
                <w:numId w:val="29"/>
              </w:numPr>
              <w:rPr>
                <w:b/>
              </w:rPr>
            </w:pPr>
            <w:r w:rsidRPr="004A6BD0">
              <w:rPr>
                <w:b/>
              </w:rPr>
              <w:t>Have students complete an exit ticket.</w:t>
            </w:r>
          </w:p>
          <w:p w14:paraId="604ACC5F" w14:textId="3B3B03D9" w:rsidR="00B1528C" w:rsidRPr="009532C2" w:rsidRDefault="00B1528C" w:rsidP="004A6BD0">
            <w:r>
              <w:t xml:space="preserve">Show </w:t>
            </w:r>
            <w:r w:rsidR="00FC508E">
              <w:t>Slide</w:t>
            </w:r>
            <w:r>
              <w:t xml:space="preserve"> 23 </w:t>
            </w:r>
            <w:r w:rsidRPr="00A72249">
              <w:t xml:space="preserve">of the </w:t>
            </w:r>
            <w:r w:rsidRPr="006A0C88">
              <w:rPr>
                <w:color w:val="0000FF"/>
              </w:rPr>
              <w:t>3.5 Tracing Energy PPT</w:t>
            </w:r>
            <w:r w:rsidRPr="006A0C88">
              <w:rPr>
                <w:color w:val="000000" w:themeColor="text1"/>
              </w:rPr>
              <w:t>.</w:t>
            </w:r>
          </w:p>
          <w:p w14:paraId="5528DEE5" w14:textId="77777777" w:rsidR="00B1528C" w:rsidRDefault="00B1528C" w:rsidP="00B1528C">
            <w:pPr>
              <w:pStyle w:val="ListParagraph"/>
              <w:numPr>
                <w:ilvl w:val="0"/>
                <w:numId w:val="2"/>
              </w:numPr>
              <w:ind w:left="333"/>
            </w:pPr>
            <w:r>
              <w:t>Conclusions: What is the only way that energy gets into living plants, animals, and decomposers?</w:t>
            </w:r>
          </w:p>
          <w:p w14:paraId="02D01E3F" w14:textId="7BED49F2" w:rsidR="00B1528C" w:rsidRDefault="00B1528C" w:rsidP="004A6BD0">
            <w:pPr>
              <w:pStyle w:val="ListParagraph"/>
              <w:numPr>
                <w:ilvl w:val="0"/>
                <w:numId w:val="2"/>
              </w:numPr>
              <w:ind w:left="333"/>
            </w:pPr>
            <w:r>
              <w:t>Predictions: How are matter cycling and energy flow alike and different</w:t>
            </w:r>
            <w:r w:rsidRPr="00C000D6">
              <w:t>?</w:t>
            </w:r>
          </w:p>
          <w:p w14:paraId="625F29A5" w14:textId="620F77B1" w:rsidR="006A0C88" w:rsidRDefault="00B1528C" w:rsidP="00B1528C">
            <w:pPr>
              <w:pStyle w:val="ListParagraph"/>
              <w:numPr>
                <w:ilvl w:val="0"/>
                <w:numId w:val="45"/>
              </w:numPr>
              <w:spacing w:after="0"/>
              <w:ind w:left="333"/>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14:paraId="03CB8CD4" w14:textId="7AB4D051" w:rsidR="00B1528C" w:rsidRPr="006A0C88" w:rsidRDefault="00B1528C" w:rsidP="004A6BD0">
            <w:pPr>
              <w:pStyle w:val="ListParagraph"/>
              <w:numPr>
                <w:ilvl w:val="0"/>
                <w:numId w:val="45"/>
              </w:numPr>
              <w:ind w:left="331"/>
              <w:rPr>
                <w:rFonts w:eastAsia="Times"/>
                <w:b/>
                <w:bCs/>
              </w:rPr>
            </w:pPr>
            <w:r>
              <w:t xml:space="preserve">The conclusions question will provide you with information about what your students are taking away from the activity. Student answers to the conclusions question can be used on the </w:t>
            </w:r>
            <w:r w:rsidRPr="006A0C88">
              <w:rPr>
                <w:color w:val="00B050"/>
              </w:rPr>
              <w:t xml:space="preserve">Driving Question Board </w:t>
            </w:r>
            <w:r>
              <w:t>(if you are using one). The predictions question allows students to begin thinking about the next activity and allows you to assess their current ideas as you prepare for the next activity. Student answers to the predictions question can be used as a lead into the next activity.</w:t>
            </w:r>
          </w:p>
        </w:tc>
      </w:tr>
    </w:tbl>
    <w:p w14:paraId="03148CF7" w14:textId="77777777" w:rsidR="00E054C9" w:rsidRPr="00D438F2" w:rsidRDefault="00E054C9" w:rsidP="00E054C9"/>
    <w:p w14:paraId="46708485" w14:textId="77777777" w:rsidR="00E054C9" w:rsidRPr="00D438F2" w:rsidRDefault="00E054C9" w:rsidP="00E054C9">
      <w:pPr>
        <w:pStyle w:val="Heading2"/>
      </w:pPr>
      <w:r>
        <w:rPr>
          <w:color w:val="FF0000"/>
        </w:rPr>
        <w:lastRenderedPageBreak/>
        <w:t xml:space="preserve">Tab 3: </w:t>
      </w:r>
      <w:r w:rsidRPr="00D438F2">
        <w:t>Assessment</w:t>
      </w:r>
    </w:p>
    <w:p w14:paraId="6598C346" w14:textId="45C24B15" w:rsidR="004D42E6" w:rsidRPr="009E4E2A" w:rsidRDefault="004D42E6" w:rsidP="004D42E6">
      <w:pPr>
        <w:rPr>
          <w:color w:val="0000FF"/>
        </w:rPr>
      </w:pPr>
      <w:r w:rsidRPr="009C20CE">
        <w:t xml:space="preserve">Use </w:t>
      </w:r>
      <w:r w:rsidRPr="004A6BD0">
        <w:rPr>
          <w:color w:val="7030A0"/>
        </w:rPr>
        <w:t xml:space="preserve">3.5 </w:t>
      </w:r>
      <w:r w:rsidR="00731139">
        <w:rPr>
          <w:color w:val="7030A0"/>
        </w:rPr>
        <w:t>Grading</w:t>
      </w:r>
      <w:r w:rsidR="00731139" w:rsidRPr="004A6BD0">
        <w:rPr>
          <w:color w:val="7030A0"/>
        </w:rPr>
        <w:t xml:space="preserve"> </w:t>
      </w:r>
      <w:r w:rsidRPr="004A6BD0">
        <w:rPr>
          <w:color w:val="7030A0"/>
        </w:rPr>
        <w:t>the Tracing Energy Worksheet</w:t>
      </w:r>
      <w:r w:rsidRPr="009C20CE">
        <w:t xml:space="preserve"> to get a sense of students’ ideas and explanations about tracing energy. </w:t>
      </w:r>
      <w:r w:rsidR="00731139">
        <w:t>At this point, students should trace energy correctly through an ecosystem.</w:t>
      </w:r>
      <w:r w:rsidRPr="009C20CE">
        <w:t xml:space="preserve"> Pay close attention to how students describe the movement and transformation of energy: in their explanations, do they ever break the “rule” by suggesting that energy is created or destroyed? Make sure to </w:t>
      </w:r>
      <w:r w:rsidR="006A0C88">
        <w:t>review</w:t>
      </w:r>
      <w:r w:rsidRPr="009C20CE">
        <w:t xml:space="preserve"> the rule: energy lasts forever!</w:t>
      </w:r>
    </w:p>
    <w:p w14:paraId="308846EC" w14:textId="77777777" w:rsidR="004D42E6" w:rsidRPr="009C20CE" w:rsidRDefault="004D42E6" w:rsidP="004D42E6">
      <w:pPr>
        <w:pStyle w:val="Heading3"/>
      </w:pPr>
      <w:r w:rsidRPr="009C20CE">
        <w:t>Tips</w:t>
      </w:r>
    </w:p>
    <w:p w14:paraId="77159430" w14:textId="7C7D8A36" w:rsidR="004D42E6" w:rsidRPr="003E2B22" w:rsidRDefault="004D42E6" w:rsidP="004D42E6">
      <w:pPr>
        <w:ind w:right="36"/>
      </w:pPr>
      <w:r w:rsidRPr="009C20CE">
        <w:t xml:space="preserve">For this </w:t>
      </w:r>
      <w:r w:rsidR="006A0C88">
        <w:t>A</w:t>
      </w:r>
      <w:r w:rsidRPr="009C20CE">
        <w:t>ctivity, you will need to revisit some materials from previous activities</w:t>
      </w:r>
      <w:r w:rsidR="006A0C88">
        <w:t>,</w:t>
      </w:r>
      <w:r w:rsidRPr="009C20CE">
        <w:t xml:space="preserve"> </w:t>
      </w:r>
      <w:r w:rsidRPr="00155730">
        <w:t>Activity 3.2 Carbon Dice Game.</w:t>
      </w:r>
    </w:p>
    <w:p w14:paraId="11E2E815" w14:textId="77777777" w:rsidR="00E054C9" w:rsidRDefault="00E054C9" w:rsidP="00E054C9">
      <w:pPr>
        <w:pStyle w:val="Heading2"/>
      </w:pPr>
      <w:r w:rsidRPr="00B517E1">
        <w:rPr>
          <w:color w:val="FF0000"/>
        </w:rPr>
        <w:t>Tab 4</w:t>
      </w:r>
      <w:r>
        <w:t>: Differentiation &amp;</w:t>
      </w:r>
      <w:r w:rsidRPr="00761F92">
        <w:t xml:space="preserve"> </w:t>
      </w:r>
      <w:r w:rsidRPr="00D438F2">
        <w:t>Extending the Learning</w:t>
      </w:r>
      <w:r>
        <w:t xml:space="preserve"> </w:t>
      </w:r>
    </w:p>
    <w:p w14:paraId="48EE1DCF" w14:textId="77777777" w:rsidR="00E054C9" w:rsidRDefault="00E054C9" w:rsidP="00E054C9">
      <w:pPr>
        <w:pStyle w:val="Heading3"/>
        <w:rPr>
          <w:color w:val="FF0000"/>
        </w:rPr>
      </w:pPr>
      <w:r>
        <w:t xml:space="preserve">Differentiation </w:t>
      </w:r>
      <w:r>
        <w:rPr>
          <w:color w:val="FF0000"/>
        </w:rPr>
        <w:t>(Accordion)</w:t>
      </w:r>
    </w:p>
    <w:p w14:paraId="71FA602B" w14:textId="77777777" w:rsidR="00E054C9" w:rsidRDefault="00B22C02" w:rsidP="00B22C02">
      <w:pPr>
        <w:pStyle w:val="ListParagraph"/>
        <w:numPr>
          <w:ilvl w:val="0"/>
          <w:numId w:val="37"/>
        </w:numPr>
        <w:ind w:left="360"/>
      </w:pPr>
      <w:r>
        <w:t xml:space="preserve">Have student work in strategic groups to complete the </w:t>
      </w:r>
      <w:r>
        <w:rPr>
          <w:color w:val="0000FF"/>
        </w:rPr>
        <w:t>3.5</w:t>
      </w:r>
      <w:r w:rsidRPr="009C20CE">
        <w:rPr>
          <w:color w:val="0000FF"/>
        </w:rPr>
        <w:t xml:space="preserve"> Tracing Energy Worksheet</w:t>
      </w:r>
      <w:r>
        <w:rPr>
          <w:color w:val="000000" w:themeColor="text1"/>
        </w:rPr>
        <w:t>.</w:t>
      </w:r>
    </w:p>
    <w:p w14:paraId="2D4846E3" w14:textId="77777777" w:rsidR="00E054C9" w:rsidRDefault="00E054C9" w:rsidP="00E054C9">
      <w:pPr>
        <w:pStyle w:val="Heading3"/>
      </w:pPr>
      <w:r>
        <w:t xml:space="preserve">Modifications </w:t>
      </w:r>
      <w:r>
        <w:rPr>
          <w:color w:val="FF0000"/>
        </w:rPr>
        <w:t>(Accordion)</w:t>
      </w:r>
    </w:p>
    <w:p w14:paraId="48D43048" w14:textId="77777777" w:rsidR="00E054C9" w:rsidRDefault="00E054C9" w:rsidP="00E054C9"/>
    <w:p w14:paraId="0F4D0E61" w14:textId="77777777" w:rsidR="00E054C9" w:rsidRPr="00761F92" w:rsidRDefault="00E054C9" w:rsidP="00E054C9">
      <w:pPr>
        <w:pStyle w:val="Heading3"/>
      </w:pPr>
      <w:r w:rsidRPr="00D438F2">
        <w:t>Extending the Learning</w:t>
      </w:r>
      <w:r>
        <w:t xml:space="preserve"> </w:t>
      </w:r>
      <w:r>
        <w:rPr>
          <w:color w:val="FF0000"/>
        </w:rPr>
        <w:t>(Accordion)</w:t>
      </w:r>
    </w:p>
    <w:p w14:paraId="1A2D5903" w14:textId="77777777" w:rsidR="00E054C9" w:rsidRPr="00D438F2" w:rsidRDefault="004D42E6" w:rsidP="004D42E6">
      <w:pPr>
        <w:pStyle w:val="List1"/>
        <w:ind w:left="0" w:firstLine="0"/>
      </w:pPr>
      <w:r w:rsidRPr="009C20CE">
        <w:t>Have students discuss the difference between the way we talk about energy in an ecosystem (as light energy, chemical energy, and heat energy) and the way we talk about energy in casual conversations.</w:t>
      </w:r>
    </w:p>
    <w:p w14:paraId="58BC7D4A" w14:textId="77777777" w:rsidR="004D42E6" w:rsidRDefault="004D42E6">
      <w:pPr>
        <w:spacing w:after="0"/>
        <w:rPr>
          <w:b/>
          <w:kern w:val="28"/>
          <w:sz w:val="36"/>
        </w:rPr>
      </w:pPr>
      <w:r>
        <w:br w:type="page"/>
      </w:r>
    </w:p>
    <w:p w14:paraId="521F585F" w14:textId="77777777" w:rsidR="00E054C9" w:rsidRPr="004D42E6" w:rsidRDefault="00E054C9" w:rsidP="00E054C9">
      <w:pPr>
        <w:pStyle w:val="Heading1"/>
        <w:rPr>
          <w:color w:val="000000" w:themeColor="text1"/>
        </w:rPr>
      </w:pPr>
      <w:r w:rsidRPr="004D42E6">
        <w:rPr>
          <w:color w:val="000000" w:themeColor="text1"/>
        </w:rPr>
        <w:lastRenderedPageBreak/>
        <w:t xml:space="preserve">Activity </w:t>
      </w:r>
      <w:r w:rsidR="004D42E6" w:rsidRPr="004D42E6">
        <w:rPr>
          <w:color w:val="000000" w:themeColor="text1"/>
        </w:rPr>
        <w:t>3.6: Explaining Patterns in Ecosystems (30 min)</w:t>
      </w:r>
    </w:p>
    <w:p w14:paraId="178E2236" w14:textId="77777777" w:rsidR="00E054C9" w:rsidRDefault="00E054C9" w:rsidP="00E054C9">
      <w:pPr>
        <w:pStyle w:val="Heading2"/>
      </w:pPr>
      <w:r>
        <w:rPr>
          <w:color w:val="FF0000"/>
        </w:rPr>
        <w:t>Tab 1:</w:t>
      </w:r>
      <w:r>
        <w:t xml:space="preserve"> Overview and Preparation</w:t>
      </w:r>
    </w:p>
    <w:p w14:paraId="42C32219" w14:textId="77777777" w:rsidR="00E054C9" w:rsidRPr="002B5F20" w:rsidRDefault="00E054C9" w:rsidP="00E054C9">
      <w:pPr>
        <w:pStyle w:val="Heading3"/>
      </w:pPr>
      <w:r>
        <w:t>Target Student Performance</w:t>
      </w:r>
    </w:p>
    <w:p w14:paraId="52FFE090" w14:textId="77777777" w:rsidR="00AE2873" w:rsidRPr="00AE2873" w:rsidRDefault="00AE2873" w:rsidP="00E054C9">
      <w:pPr>
        <w:pStyle w:val="Heading3"/>
        <w:rPr>
          <w:b w:val="0"/>
          <w:bCs w:val="0"/>
          <w:sz w:val="22"/>
          <w:szCs w:val="22"/>
        </w:rPr>
      </w:pPr>
      <w:r w:rsidRPr="00AE2873">
        <w:rPr>
          <w:b w:val="0"/>
          <w:bCs w:val="0"/>
          <w:sz w:val="22"/>
          <w:szCs w:val="22"/>
        </w:rPr>
        <w:t>Students explain matter cycling and energy flow in ecosystems, answering the Carbon Pools Question, the Carbon Cycling Question, and the Energy Flow Question.</w:t>
      </w:r>
    </w:p>
    <w:p w14:paraId="0B709889" w14:textId="77777777" w:rsidR="00E054C9" w:rsidRPr="00D438F2" w:rsidRDefault="00E054C9" w:rsidP="00E054C9">
      <w:pPr>
        <w:pStyle w:val="Heading3"/>
      </w:pPr>
      <w:r w:rsidRPr="00D438F2">
        <w:t>Resources Provided</w:t>
      </w:r>
    </w:p>
    <w:p w14:paraId="799877F6" w14:textId="77777777" w:rsidR="004D42E6" w:rsidRDefault="004D42E6" w:rsidP="00881F8B">
      <w:pPr>
        <w:pStyle w:val="ListParagraph"/>
        <w:numPr>
          <w:ilvl w:val="0"/>
          <w:numId w:val="27"/>
        </w:numPr>
        <w:rPr>
          <w:color w:val="0000FF"/>
        </w:rPr>
      </w:pPr>
      <w:r>
        <w:rPr>
          <w:color w:val="0000FF"/>
        </w:rPr>
        <w:t>3.6 Explaining Patterns in Ecosystem PPT</w:t>
      </w:r>
    </w:p>
    <w:p w14:paraId="693F2169" w14:textId="77777777" w:rsidR="004D42E6" w:rsidRPr="00CD1A15" w:rsidRDefault="004D42E6" w:rsidP="00881F8B">
      <w:pPr>
        <w:pStyle w:val="ListParagraph"/>
        <w:numPr>
          <w:ilvl w:val="0"/>
          <w:numId w:val="27"/>
        </w:numPr>
        <w:rPr>
          <w:color w:val="0000FF"/>
        </w:rPr>
      </w:pPr>
      <w:r>
        <w:rPr>
          <w:color w:val="0000FF"/>
        </w:rPr>
        <w:t>3.6</w:t>
      </w:r>
      <w:r w:rsidRPr="00CD1A15">
        <w:rPr>
          <w:color w:val="0000FF"/>
        </w:rPr>
        <w:t xml:space="preserve"> </w:t>
      </w:r>
      <w:r>
        <w:rPr>
          <w:color w:val="0000FF"/>
        </w:rPr>
        <w:t xml:space="preserve">Explanations Tool for Ecosystems </w:t>
      </w:r>
      <w:r w:rsidRPr="00155730">
        <w:rPr>
          <w:color w:val="000000" w:themeColor="text1"/>
        </w:rPr>
        <w:t>(1 per student)</w:t>
      </w:r>
    </w:p>
    <w:p w14:paraId="35F19B87" w14:textId="2C808E4C" w:rsidR="004D42E6" w:rsidRPr="00155730" w:rsidRDefault="004D42E6" w:rsidP="00881F8B">
      <w:pPr>
        <w:pStyle w:val="ListParagraph"/>
        <w:numPr>
          <w:ilvl w:val="0"/>
          <w:numId w:val="27"/>
        </w:numPr>
        <w:rPr>
          <w:color w:val="0000FF"/>
        </w:rPr>
      </w:pPr>
      <w:r w:rsidRPr="004D42E6">
        <w:rPr>
          <w:color w:val="7030A0"/>
        </w:rPr>
        <w:t>3.6 Grading the Explanations Tool for Ecosystems</w:t>
      </w:r>
    </w:p>
    <w:p w14:paraId="0C69B1A4" w14:textId="6E503723" w:rsidR="00E054C9" w:rsidRPr="004D42E6" w:rsidRDefault="004D42E6">
      <w:pPr>
        <w:pStyle w:val="ListParagraph"/>
        <w:numPr>
          <w:ilvl w:val="0"/>
          <w:numId w:val="27"/>
        </w:numPr>
      </w:pPr>
      <w:r>
        <w:rPr>
          <w:color w:val="0000FF"/>
        </w:rPr>
        <w:t>3.6 Telling the Ecosystems Story</w:t>
      </w:r>
      <w:r w:rsidR="006A0C88">
        <w:rPr>
          <w:color w:val="0000FF"/>
        </w:rPr>
        <w:t xml:space="preserve"> Reading</w:t>
      </w:r>
      <w:r>
        <w:rPr>
          <w:color w:val="0000FF"/>
        </w:rPr>
        <w:t xml:space="preserve"> </w:t>
      </w:r>
      <w:r w:rsidRPr="00155730">
        <w:rPr>
          <w:color w:val="000000" w:themeColor="text1"/>
        </w:rPr>
        <w:t>(1 per student)</w:t>
      </w:r>
    </w:p>
    <w:p w14:paraId="4DD09A7F" w14:textId="77777777" w:rsidR="00E054C9" w:rsidRPr="00D438F2" w:rsidRDefault="00E054C9" w:rsidP="00E054C9">
      <w:pPr>
        <w:pStyle w:val="Heading3"/>
      </w:pPr>
      <w:r>
        <w:t xml:space="preserve">Recurring </w:t>
      </w:r>
      <w:r w:rsidRPr="00D438F2">
        <w:t>Resources</w:t>
      </w:r>
    </w:p>
    <w:p w14:paraId="56C3E3A2" w14:textId="52043858" w:rsidR="00E054C9" w:rsidRPr="004A6BD0" w:rsidRDefault="004D42E6" w:rsidP="00881F8B">
      <w:pPr>
        <w:pStyle w:val="ListParagraph"/>
        <w:numPr>
          <w:ilvl w:val="0"/>
          <w:numId w:val="2"/>
        </w:numPr>
        <w:rPr>
          <w:color w:val="0000FF"/>
        </w:rPr>
      </w:pPr>
      <w:r w:rsidRPr="004D42E6">
        <w:rPr>
          <w:color w:val="00B050"/>
        </w:rPr>
        <w:t>Large Scale Four Questions</w:t>
      </w:r>
      <w:r w:rsidR="00882793">
        <w:rPr>
          <w:color w:val="00B050"/>
        </w:rPr>
        <w:t xml:space="preserve"> Handout</w:t>
      </w:r>
      <w:r w:rsidRPr="004D42E6">
        <w:rPr>
          <w:color w:val="00B050"/>
        </w:rPr>
        <w:t xml:space="preserve"> </w:t>
      </w:r>
      <w:r w:rsidR="00882793">
        <w:rPr>
          <w:color w:val="00B050"/>
        </w:rPr>
        <w:t>with Checklist</w:t>
      </w:r>
      <w:r w:rsidR="006A0C88">
        <w:rPr>
          <w:color w:val="00B050"/>
        </w:rPr>
        <w:t xml:space="preserve"> </w:t>
      </w:r>
      <w:r w:rsidR="006A0C88">
        <w:rPr>
          <w:color w:val="000000" w:themeColor="text1"/>
        </w:rPr>
        <w:t>(1 per student)</w:t>
      </w:r>
    </w:p>
    <w:p w14:paraId="11692A22" w14:textId="77777777" w:rsidR="006A0C88" w:rsidRDefault="006A0C88" w:rsidP="006A0C88">
      <w:pPr>
        <w:pStyle w:val="ListParagraph"/>
        <w:numPr>
          <w:ilvl w:val="0"/>
          <w:numId w:val="2"/>
        </w:numPr>
        <w:rPr>
          <w:color w:val="0000FF"/>
        </w:rPr>
      </w:pPr>
      <w:r>
        <w:rPr>
          <w:color w:val="000000" w:themeColor="text1"/>
        </w:rPr>
        <w:t xml:space="preserve">(Optional) </w:t>
      </w:r>
      <w:r>
        <w:rPr>
          <w:color w:val="0000FF"/>
        </w:rPr>
        <w:t xml:space="preserve">Big Idea Probe: Wolves and Deer </w:t>
      </w:r>
      <w:r>
        <w:rPr>
          <w:color w:val="000000" w:themeColor="text1"/>
        </w:rPr>
        <w:t>(1 per student)</w:t>
      </w:r>
    </w:p>
    <w:p w14:paraId="393A6CB5" w14:textId="0A820DAE" w:rsidR="006A0C88" w:rsidRPr="004A6BD0" w:rsidRDefault="006A0C88" w:rsidP="006A0C88">
      <w:pPr>
        <w:pStyle w:val="ListParagraph"/>
        <w:numPr>
          <w:ilvl w:val="0"/>
          <w:numId w:val="2"/>
        </w:numPr>
        <w:rPr>
          <w:color w:val="0000FF"/>
        </w:rPr>
      </w:pPr>
      <w:r>
        <w:rPr>
          <w:color w:val="000000" w:themeColor="text1"/>
        </w:rPr>
        <w:t xml:space="preserve">(Optional) </w:t>
      </w:r>
      <w:r w:rsidRPr="004D42E6">
        <w:rPr>
          <w:color w:val="7030A0"/>
        </w:rPr>
        <w:t>Assessing Big Idea Probe: Wolves and Deer</w:t>
      </w:r>
    </w:p>
    <w:p w14:paraId="15460255" w14:textId="77777777" w:rsidR="00BE2979" w:rsidRPr="00E23234" w:rsidRDefault="00BE2979" w:rsidP="00BE2979">
      <w:pPr>
        <w:pStyle w:val="ListParagraph"/>
        <w:numPr>
          <w:ilvl w:val="0"/>
          <w:numId w:val="2"/>
        </w:numPr>
        <w:spacing w:after="0"/>
        <w:rPr>
          <w:color w:val="000000" w:themeColor="text1"/>
        </w:rPr>
      </w:pPr>
      <w:r w:rsidRPr="00243A05">
        <w:rPr>
          <w:color w:val="0000FF"/>
        </w:rPr>
        <w:t xml:space="preserve">Learning Tracking Tool for </w:t>
      </w:r>
      <w:r>
        <w:rPr>
          <w:color w:val="0000FF"/>
        </w:rPr>
        <w:t>Ecosystems</w:t>
      </w:r>
      <w:r w:rsidRPr="00243A05">
        <w:rPr>
          <w:color w:val="0000FF"/>
        </w:rPr>
        <w:t xml:space="preserve"> </w:t>
      </w:r>
      <w:r w:rsidRPr="00E23234">
        <w:rPr>
          <w:color w:val="000000" w:themeColor="text1"/>
        </w:rPr>
        <w:t>(1 per student)</w:t>
      </w:r>
    </w:p>
    <w:p w14:paraId="1B9DF17D" w14:textId="5DD086AE" w:rsidR="00BE2979" w:rsidRPr="004A6BD0" w:rsidRDefault="00BE2979" w:rsidP="00BE2979">
      <w:pPr>
        <w:pStyle w:val="ListParagraph"/>
        <w:numPr>
          <w:ilvl w:val="0"/>
          <w:numId w:val="2"/>
        </w:numPr>
        <w:rPr>
          <w:color w:val="7030A0"/>
        </w:rPr>
      </w:pPr>
      <w:r w:rsidRPr="00AE6648">
        <w:rPr>
          <w:color w:val="7030A0"/>
        </w:rPr>
        <w:t>Assessing the Learning Tracking Tool for Ecosystems</w:t>
      </w:r>
    </w:p>
    <w:p w14:paraId="3400B477" w14:textId="77777777" w:rsidR="00E054C9" w:rsidRPr="00D438F2" w:rsidRDefault="00E054C9" w:rsidP="00E054C9">
      <w:pPr>
        <w:pStyle w:val="Heading3"/>
      </w:pPr>
      <w:r w:rsidRPr="00D438F2">
        <w:t>Setup</w:t>
      </w:r>
    </w:p>
    <w:p w14:paraId="1A180150" w14:textId="36DAA20F" w:rsidR="004D42E6" w:rsidRPr="009C20CE" w:rsidRDefault="004D42E6" w:rsidP="004D42E6">
      <w:pPr>
        <w:rPr>
          <w:color w:val="0000FF"/>
        </w:rPr>
      </w:pPr>
      <w:r>
        <w:t xml:space="preserve">Print one copy of the </w:t>
      </w:r>
      <w:r w:rsidRPr="00DC2F08">
        <w:rPr>
          <w:color w:val="0000FF"/>
        </w:rPr>
        <w:t>3.</w:t>
      </w:r>
      <w:r>
        <w:rPr>
          <w:color w:val="0000FF"/>
        </w:rPr>
        <w:t>6</w:t>
      </w:r>
      <w:r w:rsidRPr="00DC2F08">
        <w:rPr>
          <w:color w:val="0000FF"/>
        </w:rPr>
        <w:t xml:space="preserve"> Explanations Tool for Ecosystems</w:t>
      </w:r>
      <w:r>
        <w:t xml:space="preserve"> and </w:t>
      </w:r>
      <w:r>
        <w:rPr>
          <w:color w:val="0000FF"/>
        </w:rPr>
        <w:t>3.6 Telling the Ecosystems Story</w:t>
      </w:r>
      <w:r w:rsidR="006A0C88">
        <w:rPr>
          <w:color w:val="0000FF"/>
        </w:rPr>
        <w:t xml:space="preserve"> Reading</w:t>
      </w:r>
      <w:r>
        <w:rPr>
          <w:color w:val="0000FF"/>
        </w:rPr>
        <w:t xml:space="preserve"> </w:t>
      </w:r>
      <w:r>
        <w:t xml:space="preserve">for each student. </w:t>
      </w:r>
      <w:r w:rsidR="006A0C88">
        <w:t xml:space="preserve">Prepare a computer and projector to show the </w:t>
      </w:r>
      <w:r w:rsidR="006A0C88">
        <w:rPr>
          <w:color w:val="0000FF"/>
        </w:rPr>
        <w:t>3.6 Explaining Patterns in Ecosystem PPT</w:t>
      </w:r>
      <w:r w:rsidR="006A0C88">
        <w:t>.</w:t>
      </w:r>
    </w:p>
    <w:p w14:paraId="25F729DD" w14:textId="77777777" w:rsidR="00E054C9" w:rsidRPr="00CD686F" w:rsidRDefault="00E054C9" w:rsidP="00E054C9">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9576" w:type="dxa"/>
        <w:tblLayout w:type="fixed"/>
        <w:tblLook w:val="04A0" w:firstRow="1" w:lastRow="0" w:firstColumn="1" w:lastColumn="0" w:noHBand="0" w:noVBand="1"/>
      </w:tblPr>
      <w:tblGrid>
        <w:gridCol w:w="9576"/>
      </w:tblGrid>
      <w:tr w:rsidR="004D42E6" w:rsidRPr="009C20CE" w14:paraId="1600BBF2" w14:textId="77777777" w:rsidTr="004D42E6">
        <w:trPr>
          <w:trHeight w:val="350"/>
        </w:trPr>
        <w:tc>
          <w:tcPr>
            <w:tcW w:w="9576" w:type="dxa"/>
          </w:tcPr>
          <w:p w14:paraId="160DC7EC" w14:textId="77777777" w:rsidR="004D42E6" w:rsidRPr="00155730" w:rsidRDefault="004D42E6" w:rsidP="00881F8B">
            <w:pPr>
              <w:pStyle w:val="ListParagraph"/>
              <w:numPr>
                <w:ilvl w:val="0"/>
                <w:numId w:val="30"/>
              </w:numPr>
              <w:ind w:left="360"/>
              <w:rPr>
                <w:rFonts w:eastAsia="SimSun"/>
                <w:b/>
                <w:bCs/>
                <w:lang w:eastAsia="zh-CN"/>
              </w:rPr>
            </w:pPr>
            <w:r w:rsidRPr="00155730">
              <w:rPr>
                <w:rFonts w:eastAsia="SimSun"/>
                <w:b/>
                <w:bCs/>
                <w:lang w:eastAsia="zh-CN"/>
              </w:rPr>
              <w:t>Use the instructional model to show students where they are in the course of the unit.</w:t>
            </w:r>
          </w:p>
          <w:p w14:paraId="29BB6AE6" w14:textId="7C87DD2E" w:rsidR="004D42E6" w:rsidRPr="000E3FFB" w:rsidDel="008E41B6" w:rsidRDefault="004D42E6" w:rsidP="00274C9E">
            <w:pPr>
              <w:rPr>
                <w:b/>
              </w:rPr>
            </w:pPr>
            <w:r w:rsidRPr="000E3FFB">
              <w:rPr>
                <w:rFonts w:eastAsia="SimSun"/>
                <w:lang w:eastAsia="zh-CN"/>
              </w:rPr>
              <w:t xml:space="preserve">Show </w:t>
            </w:r>
            <w:r w:rsidR="00FC508E">
              <w:rPr>
                <w:rFonts w:eastAsia="SimSun"/>
                <w:lang w:eastAsia="zh-CN"/>
              </w:rPr>
              <w:t>Slide</w:t>
            </w:r>
            <w:r w:rsidRPr="000E3FFB">
              <w:rPr>
                <w:rFonts w:eastAsia="SimSun"/>
                <w:lang w:eastAsia="zh-CN"/>
              </w:rPr>
              <w:t xml:space="preserve"> 2 of the </w:t>
            </w:r>
            <w:r>
              <w:rPr>
                <w:rFonts w:eastAsia="SimSun"/>
                <w:color w:val="0000FF"/>
                <w:lang w:eastAsia="zh-CN"/>
              </w:rPr>
              <w:t>3.6 Explaining Patterns in Ecosystems</w:t>
            </w:r>
            <w:r w:rsidRPr="00155730">
              <w:rPr>
                <w:rFonts w:eastAsia="SimSun"/>
                <w:color w:val="0000FF"/>
                <w:lang w:eastAsia="zh-CN"/>
              </w:rPr>
              <w:t xml:space="preserve"> PPT</w:t>
            </w:r>
            <w:r w:rsidRPr="000E3FFB">
              <w:rPr>
                <w:rFonts w:eastAsia="SimSun"/>
                <w:lang w:eastAsia="zh-CN"/>
              </w:rPr>
              <w:t>.</w:t>
            </w:r>
          </w:p>
        </w:tc>
      </w:tr>
      <w:tr w:rsidR="004D42E6" w:rsidRPr="009C20CE" w14:paraId="25FC07CB" w14:textId="77777777" w:rsidTr="004D42E6">
        <w:trPr>
          <w:trHeight w:val="350"/>
        </w:trPr>
        <w:tc>
          <w:tcPr>
            <w:tcW w:w="9576" w:type="dxa"/>
          </w:tcPr>
          <w:p w14:paraId="3536E3D8" w14:textId="033D35B6" w:rsidR="004D42E6" w:rsidRPr="009C20CE" w:rsidRDefault="004D42E6" w:rsidP="00881F8B">
            <w:pPr>
              <w:pStyle w:val="ListParagraph"/>
              <w:numPr>
                <w:ilvl w:val="0"/>
                <w:numId w:val="30"/>
              </w:numPr>
              <w:ind w:left="342"/>
              <w:rPr>
                <w:b/>
                <w:bCs/>
              </w:rPr>
            </w:pPr>
            <w:r>
              <w:rPr>
                <w:b/>
              </w:rPr>
              <w:t>Rev</w:t>
            </w:r>
            <w:r w:rsidR="00E429DC">
              <w:rPr>
                <w:b/>
              </w:rPr>
              <w:t>iew the Ecosystems Story</w:t>
            </w:r>
            <w:r w:rsidRPr="009C20CE">
              <w:rPr>
                <w:b/>
              </w:rPr>
              <w:t>.</w:t>
            </w:r>
          </w:p>
          <w:p w14:paraId="2CFCF1A8" w14:textId="42052551" w:rsidR="006A0C88" w:rsidRDefault="004D42E6" w:rsidP="00E429DC">
            <w:pPr>
              <w:rPr>
                <w:color w:val="000000" w:themeColor="text1"/>
              </w:rPr>
            </w:pPr>
            <w:r>
              <w:t xml:space="preserve">Display </w:t>
            </w:r>
            <w:r w:rsidR="00FC508E">
              <w:t>Slide</w:t>
            </w:r>
            <w:r>
              <w:t xml:space="preserve"> 3. Tell students that at this point in the unit they should have evidence to support an explanation for the pattern in the </w:t>
            </w:r>
            <w:r w:rsidR="00952E2D">
              <w:t>organic matter</w:t>
            </w:r>
            <w:r w:rsidR="00952E2D" w:rsidDel="00952E2D">
              <w:t xml:space="preserve"> </w:t>
            </w:r>
            <w:r>
              <w:t xml:space="preserve">pyramid. The Explanations Tool in this activity will help them record their ideas about the </w:t>
            </w:r>
            <w:r w:rsidR="000A5356">
              <w:t>Large-</w:t>
            </w:r>
            <w:r w:rsidR="006A0C88">
              <w:t>S</w:t>
            </w:r>
            <w:r w:rsidR="000A5356">
              <w:t xml:space="preserve">cale </w:t>
            </w:r>
            <w:r>
              <w:t>Four Questions and combine these ideas into a scientific explanation.</w:t>
            </w:r>
          </w:p>
          <w:p w14:paraId="38722337" w14:textId="7C68AC11" w:rsidR="006A0C88" w:rsidRPr="004A6BD0" w:rsidRDefault="00996252" w:rsidP="006A0C88">
            <w:pPr>
              <w:pStyle w:val="ListParagraph"/>
              <w:ind w:left="336"/>
            </w:pPr>
            <w:r>
              <w:rPr>
                <w:rFonts w:eastAsia="SimSun"/>
                <w:lang w:eastAsia="zh-CN"/>
              </w:rPr>
              <w:t xml:space="preserve">Display Slide 4. </w:t>
            </w:r>
            <w:r w:rsidR="00E429DC" w:rsidRPr="006A0C88">
              <w:rPr>
                <w:rFonts w:eastAsia="SimSun"/>
                <w:lang w:eastAsia="zh-CN"/>
              </w:rPr>
              <w:t xml:space="preserve">Pass out the </w:t>
            </w:r>
            <w:r w:rsidR="00E429DC" w:rsidRPr="006A0C88">
              <w:rPr>
                <w:color w:val="0000FF"/>
              </w:rPr>
              <w:t>3.6 Telling the Ecosystems Story</w:t>
            </w:r>
            <w:r w:rsidR="006A0C88">
              <w:rPr>
                <w:color w:val="0000FF"/>
              </w:rPr>
              <w:t xml:space="preserve"> Reading</w:t>
            </w:r>
            <w:r w:rsidR="00E429DC" w:rsidRPr="006A0C88">
              <w:rPr>
                <w:color w:val="0000FF"/>
              </w:rPr>
              <w:t xml:space="preserve"> </w:t>
            </w:r>
            <w:r w:rsidR="00E429DC" w:rsidRPr="004A6BD0">
              <w:rPr>
                <w:color w:val="000000" w:themeColor="text1"/>
              </w:rPr>
              <w:t xml:space="preserve">to each student. Have students read the section on Lessons 1, 2, and 3. </w:t>
            </w:r>
          </w:p>
          <w:p w14:paraId="688734A8" w14:textId="1DC235D7" w:rsidR="004D42E6" w:rsidRPr="009C20CE" w:rsidRDefault="00E429DC" w:rsidP="004A6BD0">
            <w:pPr>
              <w:pStyle w:val="ListParagraph"/>
              <w:ind w:left="336"/>
            </w:pPr>
            <w:r w:rsidRPr="004A6BD0">
              <w:rPr>
                <w:color w:val="000000" w:themeColor="text1"/>
              </w:rPr>
              <w:t>Discuss how this section summarizes what students have learned about ecosystems so far.</w:t>
            </w:r>
            <w:r w:rsidDel="00D80A23">
              <w:t xml:space="preserve"> </w:t>
            </w:r>
          </w:p>
        </w:tc>
      </w:tr>
      <w:tr w:rsidR="00F94F42" w:rsidRPr="009C20CE" w14:paraId="4FD0F47E" w14:textId="77777777" w:rsidTr="004A6BD0">
        <w:trPr>
          <w:trHeight w:val="20"/>
        </w:trPr>
        <w:tc>
          <w:tcPr>
            <w:tcW w:w="9576" w:type="dxa"/>
          </w:tcPr>
          <w:p w14:paraId="6F55A6D9" w14:textId="0439F250" w:rsidR="00F94F42" w:rsidRDefault="00F94F42" w:rsidP="00F94F42">
            <w:pPr>
              <w:pStyle w:val="ListParagraph"/>
              <w:numPr>
                <w:ilvl w:val="0"/>
                <w:numId w:val="30"/>
              </w:numPr>
              <w:ind w:left="342"/>
              <w:rPr>
                <w:b/>
              </w:rPr>
            </w:pPr>
            <w:r>
              <w:rPr>
                <w:b/>
              </w:rPr>
              <w:t>(</w:t>
            </w:r>
            <w:r w:rsidRPr="00B75BAF">
              <w:rPr>
                <w:b/>
              </w:rPr>
              <w:t xml:space="preserve">Optional) Have students complete the Big Idea Probe: </w:t>
            </w:r>
            <w:r>
              <w:rPr>
                <w:b/>
              </w:rPr>
              <w:t>Wolves and Deer</w:t>
            </w:r>
            <w:r w:rsidRPr="00B75BAF">
              <w:rPr>
                <w:b/>
              </w:rPr>
              <w:t xml:space="preserve"> for the </w:t>
            </w:r>
            <w:r>
              <w:rPr>
                <w:b/>
              </w:rPr>
              <w:t>final</w:t>
            </w:r>
            <w:r w:rsidRPr="00B75BAF">
              <w:rPr>
                <w:b/>
              </w:rPr>
              <w:t xml:space="preserve"> time.</w:t>
            </w:r>
          </w:p>
          <w:p w14:paraId="3B98C8B4" w14:textId="597F8E90" w:rsidR="00F94F42" w:rsidRDefault="00F94F42" w:rsidP="004A6BD0">
            <w:pPr>
              <w:ind w:left="-18"/>
            </w:pPr>
            <w:r>
              <w:t xml:space="preserve">If you decided to use the </w:t>
            </w:r>
            <w:r w:rsidRPr="00F94F42">
              <w:rPr>
                <w:color w:val="0432FF"/>
              </w:rPr>
              <w:t>Big Idea Probe: Wolves and Deer</w:t>
            </w:r>
            <w:r>
              <w:t xml:space="preserve">, have students complete it and share their ideas for a third time. See </w:t>
            </w:r>
            <w:r w:rsidRPr="00F94F42">
              <w:rPr>
                <w:color w:val="7030A0"/>
              </w:rPr>
              <w:t>Assessing the Big Idea Probe: Wolves and Deer</w:t>
            </w:r>
            <w:r w:rsidRPr="00F94F42">
              <w:rPr>
                <w:color w:val="0432FF"/>
              </w:rPr>
              <w:t xml:space="preserve"> </w:t>
            </w:r>
            <w:r w:rsidR="00A52A31" w:rsidRPr="00BD606A">
              <w:rPr>
                <w:color w:val="000000" w:themeColor="text1"/>
              </w:rPr>
              <w:t xml:space="preserve">and </w:t>
            </w:r>
            <w:r w:rsidR="00A52A31" w:rsidRPr="00BD606A">
              <w:rPr>
                <w:color w:val="00B050"/>
              </w:rPr>
              <w:t xml:space="preserve">Using Big Idea Probes </w:t>
            </w:r>
            <w:r w:rsidR="00A52A31" w:rsidRPr="00BD606A">
              <w:rPr>
                <w:color w:val="000000" w:themeColor="text1"/>
              </w:rPr>
              <w:t>for</w:t>
            </w:r>
            <w:r w:rsidR="00A52A31" w:rsidRPr="00BD606A">
              <w:rPr>
                <w:color w:val="000000" w:themeColor="text1"/>
              </w:rPr>
              <w:t xml:space="preserve"> </w:t>
            </w:r>
            <w:r>
              <w:t>suggestions about how to use the Big Idea Probe.</w:t>
            </w:r>
          </w:p>
          <w:p w14:paraId="42C9B927" w14:textId="5C60EA7E" w:rsidR="00F94F42" w:rsidRPr="006A0C88" w:rsidRDefault="00E4591C" w:rsidP="004A6BD0">
            <w:pPr>
              <w:pStyle w:val="ListParagraph"/>
              <w:numPr>
                <w:ilvl w:val="0"/>
                <w:numId w:val="37"/>
              </w:numPr>
              <w:ind w:left="336"/>
              <w:rPr>
                <w:b/>
              </w:rPr>
            </w:pPr>
            <w:r>
              <w:t>Discuss how their ideas have changed since the beginning of the unit.</w:t>
            </w:r>
          </w:p>
        </w:tc>
      </w:tr>
      <w:tr w:rsidR="004D42E6" w:rsidRPr="009C20CE" w14:paraId="30638431" w14:textId="77777777" w:rsidTr="004A6BD0">
        <w:trPr>
          <w:trHeight w:val="20"/>
        </w:trPr>
        <w:tc>
          <w:tcPr>
            <w:tcW w:w="9576" w:type="dxa"/>
          </w:tcPr>
          <w:p w14:paraId="50C3CCC3" w14:textId="6E6CBE89" w:rsidR="004D42E6" w:rsidRDefault="00D80A23" w:rsidP="00881F8B">
            <w:pPr>
              <w:pStyle w:val="ListParagraph"/>
              <w:numPr>
                <w:ilvl w:val="0"/>
                <w:numId w:val="30"/>
              </w:numPr>
              <w:ind w:left="342"/>
              <w:rPr>
                <w:b/>
              </w:rPr>
            </w:pPr>
            <w:r>
              <w:rPr>
                <w:b/>
              </w:rPr>
              <w:t>S</w:t>
            </w:r>
            <w:r w:rsidR="004D42E6">
              <w:rPr>
                <w:b/>
              </w:rPr>
              <w:t>tudents answer the</w:t>
            </w:r>
            <w:r>
              <w:rPr>
                <w:b/>
              </w:rPr>
              <w:t xml:space="preserve"> first three Large-</w:t>
            </w:r>
            <w:r w:rsidR="006A0C88">
              <w:rPr>
                <w:b/>
              </w:rPr>
              <w:t>S</w:t>
            </w:r>
            <w:r>
              <w:rPr>
                <w:b/>
              </w:rPr>
              <w:t>cale</w:t>
            </w:r>
            <w:r w:rsidR="004D42E6">
              <w:rPr>
                <w:b/>
              </w:rPr>
              <w:t xml:space="preserve"> Questions on their Explanations Tool.</w:t>
            </w:r>
            <w:r w:rsidR="00E4591C">
              <w:rPr>
                <w:b/>
              </w:rPr>
              <w:t xml:space="preserve"> </w:t>
            </w:r>
          </w:p>
          <w:p w14:paraId="029342C4" w14:textId="2DEEDCC2" w:rsidR="004D42E6" w:rsidRDefault="004D42E6" w:rsidP="00274C9E">
            <w:pPr>
              <w:ind w:left="-18"/>
            </w:pPr>
            <w:r>
              <w:lastRenderedPageBreak/>
              <w:t xml:space="preserve">Show </w:t>
            </w:r>
            <w:r w:rsidR="00FC508E">
              <w:t>Slide</w:t>
            </w:r>
            <w:r>
              <w:t xml:space="preserve"> </w:t>
            </w:r>
            <w:r w:rsidR="00E4591C">
              <w:t>5</w:t>
            </w:r>
            <w:r>
              <w:t xml:space="preserve">. Give each student one copy of the </w:t>
            </w:r>
            <w:r>
              <w:rPr>
                <w:color w:val="0000FF"/>
              </w:rPr>
              <w:t>3.6</w:t>
            </w:r>
            <w:r w:rsidRPr="00CD1A15">
              <w:rPr>
                <w:color w:val="0000FF"/>
              </w:rPr>
              <w:t xml:space="preserve"> </w:t>
            </w:r>
            <w:r>
              <w:rPr>
                <w:color w:val="0000FF"/>
              </w:rPr>
              <w:t xml:space="preserve">Explanations Tool for Ecosystems. </w:t>
            </w:r>
            <w:r>
              <w:t xml:space="preserve">Tell students that in order to make sure we have the pieces for a complete explanation they will first compose their ideas in pieces that correspond with the first three of the Four Questions. </w:t>
            </w:r>
          </w:p>
          <w:p w14:paraId="6674F839" w14:textId="3F97C390" w:rsidR="004D42E6" w:rsidRPr="00887D38" w:rsidRDefault="004D42E6" w:rsidP="00881F8B">
            <w:pPr>
              <w:pStyle w:val="ListParagraph"/>
              <w:numPr>
                <w:ilvl w:val="0"/>
                <w:numId w:val="31"/>
              </w:numPr>
              <w:ind w:left="342"/>
              <w:rPr>
                <w:rFonts w:eastAsia="Times"/>
                <w:szCs w:val="20"/>
              </w:rPr>
            </w:pPr>
            <w:r>
              <w:t>Give students 10 minutes to complete the</w:t>
            </w:r>
            <w:r w:rsidR="00617DAD">
              <w:t xml:space="preserve"> questions on the front of the</w:t>
            </w:r>
            <w:r>
              <w:t xml:space="preserve"> Explanations Tool.</w:t>
            </w:r>
          </w:p>
        </w:tc>
      </w:tr>
      <w:tr w:rsidR="004D42E6" w:rsidRPr="009C20CE" w14:paraId="60F54AAE" w14:textId="77777777" w:rsidTr="004A6BD0">
        <w:trPr>
          <w:trHeight w:val="20"/>
        </w:trPr>
        <w:tc>
          <w:tcPr>
            <w:tcW w:w="9576" w:type="dxa"/>
          </w:tcPr>
          <w:p w14:paraId="38C90EA0" w14:textId="3A53F504" w:rsidR="004D42E6" w:rsidRDefault="00E4591C" w:rsidP="00881F8B">
            <w:pPr>
              <w:pStyle w:val="ListParagraph"/>
              <w:numPr>
                <w:ilvl w:val="0"/>
                <w:numId w:val="30"/>
              </w:numPr>
              <w:ind w:left="342"/>
              <w:rPr>
                <w:b/>
              </w:rPr>
            </w:pPr>
            <w:r>
              <w:rPr>
                <w:b/>
              </w:rPr>
              <w:lastRenderedPageBreak/>
              <w:t>S</w:t>
            </w:r>
            <w:r w:rsidR="004D42E6">
              <w:rPr>
                <w:b/>
              </w:rPr>
              <w:t xml:space="preserve">tudents compare </w:t>
            </w:r>
            <w:r w:rsidR="000A4005">
              <w:rPr>
                <w:b/>
              </w:rPr>
              <w:t xml:space="preserve">their </w:t>
            </w:r>
            <w:r w:rsidR="00617DAD">
              <w:rPr>
                <w:b/>
              </w:rPr>
              <w:t xml:space="preserve">responses </w:t>
            </w:r>
            <w:r w:rsidR="004D42E6">
              <w:rPr>
                <w:b/>
              </w:rPr>
              <w:t xml:space="preserve">to a </w:t>
            </w:r>
            <w:r w:rsidR="00251817">
              <w:rPr>
                <w:b/>
              </w:rPr>
              <w:t xml:space="preserve">partner’s </w:t>
            </w:r>
            <w:r w:rsidR="00617DAD">
              <w:rPr>
                <w:b/>
              </w:rPr>
              <w:t>responses</w:t>
            </w:r>
            <w:r w:rsidR="004D42E6">
              <w:rPr>
                <w:b/>
              </w:rPr>
              <w:t xml:space="preserve">. </w:t>
            </w:r>
          </w:p>
          <w:p w14:paraId="1442D523" w14:textId="1C900E37" w:rsidR="004D42E6" w:rsidRDefault="00BE4853" w:rsidP="00274C9E">
            <w:r>
              <w:t xml:space="preserve">Display </w:t>
            </w:r>
            <w:r w:rsidR="00FC508E">
              <w:t>Slide</w:t>
            </w:r>
            <w:r>
              <w:t xml:space="preserve"> </w:t>
            </w:r>
            <w:r w:rsidR="00E4591C">
              <w:t>6</w:t>
            </w:r>
            <w:r>
              <w:t xml:space="preserve">. </w:t>
            </w:r>
            <w:r w:rsidR="004D42E6">
              <w:t xml:space="preserve">After students have had a chance to record their own ideas, have them find a partner and swap papers. Have the partners read each other’s explanations and compare. Encourage them to look for differences between each other’s ideas. They can refer to the </w:t>
            </w:r>
            <w:r w:rsidR="004D42E6" w:rsidRPr="004D42E6">
              <w:rPr>
                <w:color w:val="00B050"/>
              </w:rPr>
              <w:t>Large Scale Four Questions Handout</w:t>
            </w:r>
            <w:r w:rsidR="00882793">
              <w:rPr>
                <w:color w:val="00B050"/>
              </w:rPr>
              <w:t xml:space="preserve"> with Checklist</w:t>
            </w:r>
            <w:r w:rsidR="004D42E6">
              <w:rPr>
                <w:color w:val="000000" w:themeColor="text1"/>
              </w:rPr>
              <w:t xml:space="preserve">. </w:t>
            </w:r>
            <w:r w:rsidR="004D42E6" w:rsidRPr="00155730">
              <w:rPr>
                <w:color w:val="000000" w:themeColor="text1"/>
              </w:rPr>
              <w:t>Have</w:t>
            </w:r>
            <w:r w:rsidR="004D42E6">
              <w:t xml:space="preserve"> them look for key </w:t>
            </w:r>
            <w:r w:rsidR="006A0C88">
              <w:t>components</w:t>
            </w:r>
            <w:r w:rsidR="004D42E6">
              <w:t xml:space="preserve">: </w:t>
            </w:r>
          </w:p>
          <w:p w14:paraId="62F75E5A" w14:textId="77777777" w:rsidR="004D42E6" w:rsidRDefault="004D42E6" w:rsidP="00881F8B">
            <w:pPr>
              <w:pStyle w:val="ListParagraph"/>
              <w:numPr>
                <w:ilvl w:val="0"/>
                <w:numId w:val="32"/>
              </w:numPr>
            </w:pPr>
            <w:r>
              <w:t>Does the explanation follow the rules (atoms and energy last forever?)</w:t>
            </w:r>
          </w:p>
          <w:p w14:paraId="46EB9D34" w14:textId="77777777" w:rsidR="004D42E6" w:rsidRDefault="004D42E6" w:rsidP="00881F8B">
            <w:pPr>
              <w:pStyle w:val="ListParagraph"/>
              <w:numPr>
                <w:ilvl w:val="0"/>
                <w:numId w:val="32"/>
              </w:numPr>
            </w:pPr>
            <w:r>
              <w:t xml:space="preserve">Does the explanation use evidence from the atomic-molecular, cellular, and macroscopic scales to answer the question? </w:t>
            </w:r>
          </w:p>
          <w:p w14:paraId="57FAAD0E" w14:textId="5D7E1CCF" w:rsidR="004D42E6" w:rsidRDefault="004D42E6" w:rsidP="00881F8B">
            <w:pPr>
              <w:pStyle w:val="ListParagraph"/>
              <w:numPr>
                <w:ilvl w:val="0"/>
                <w:numId w:val="32"/>
              </w:numPr>
            </w:pPr>
            <w:r>
              <w:t xml:space="preserve">Does the explanation explain why the </w:t>
            </w:r>
            <w:r w:rsidR="00952E2D">
              <w:t>organic matter</w:t>
            </w:r>
            <w:r w:rsidR="00952E2D" w:rsidDel="00952E2D">
              <w:t xml:space="preserve"> </w:t>
            </w:r>
            <w:r>
              <w:t xml:space="preserve">pyramid pattern happens in ecosystems? </w:t>
            </w:r>
          </w:p>
          <w:p w14:paraId="46CDD1C5" w14:textId="77777777" w:rsidR="004D42E6" w:rsidRPr="008E3A31" w:rsidRDefault="004D42E6" w:rsidP="00274C9E">
            <w:r>
              <w:t xml:space="preserve">Give students a chance to revise their explanations based on the results of their discussion with a partner. </w:t>
            </w:r>
          </w:p>
        </w:tc>
      </w:tr>
      <w:tr w:rsidR="004D42E6" w:rsidRPr="009C20CE" w14:paraId="62E22E1E" w14:textId="77777777" w:rsidTr="004D42E6">
        <w:tc>
          <w:tcPr>
            <w:tcW w:w="9576" w:type="dxa"/>
          </w:tcPr>
          <w:p w14:paraId="3D3EE66E" w14:textId="4A242051" w:rsidR="004D42E6" w:rsidRDefault="00617DAD" w:rsidP="00881F8B">
            <w:pPr>
              <w:pStyle w:val="ListParagraph"/>
              <w:numPr>
                <w:ilvl w:val="0"/>
                <w:numId w:val="30"/>
              </w:numPr>
              <w:ind w:left="342"/>
              <w:rPr>
                <w:b/>
              </w:rPr>
            </w:pPr>
            <w:r>
              <w:rPr>
                <w:b/>
              </w:rPr>
              <w:t>Discuss the</w:t>
            </w:r>
            <w:r w:rsidR="004D42E6">
              <w:rPr>
                <w:b/>
              </w:rPr>
              <w:t xml:space="preserve"> answer to the Carbon Pools question.</w:t>
            </w:r>
          </w:p>
          <w:p w14:paraId="311ACF0C" w14:textId="5513BEB1" w:rsidR="004D42E6" w:rsidRPr="00EE6E59" w:rsidRDefault="004D42E6" w:rsidP="00274C9E">
            <w:r w:rsidRPr="00EE6E59">
              <w:t xml:space="preserve">Use </w:t>
            </w:r>
            <w:r w:rsidR="00FC508E">
              <w:t>Slide</w:t>
            </w:r>
            <w:r w:rsidRPr="00EE6E59">
              <w:t xml:space="preserve"> </w:t>
            </w:r>
            <w:r w:rsidR="00E4591C">
              <w:rPr>
                <w:rFonts w:eastAsia="SimSun"/>
                <w:lang w:eastAsia="zh-CN"/>
              </w:rPr>
              <w:t>7</w:t>
            </w:r>
            <w:r w:rsidR="00E4591C">
              <w:rPr>
                <w:rFonts w:eastAsia="SimSun" w:hint="eastAsia"/>
                <w:lang w:eastAsia="zh-CN"/>
              </w:rPr>
              <w:t xml:space="preserve"> </w:t>
            </w:r>
            <w:r w:rsidRPr="00EE6E59">
              <w:t xml:space="preserve">to have the students discuss </w:t>
            </w:r>
            <w:r>
              <w:t xml:space="preserve">the Carbon Pools question on their </w:t>
            </w:r>
            <w:r>
              <w:rPr>
                <w:color w:val="0000FF"/>
              </w:rPr>
              <w:t>3.6</w:t>
            </w:r>
            <w:r w:rsidRPr="00CD1A15">
              <w:rPr>
                <w:color w:val="0000FF"/>
              </w:rPr>
              <w:t xml:space="preserve"> </w:t>
            </w:r>
            <w:r>
              <w:rPr>
                <w:color w:val="0000FF"/>
              </w:rPr>
              <w:t>Explanations Tool for Ecosystems.</w:t>
            </w:r>
          </w:p>
          <w:p w14:paraId="6C85C4F7" w14:textId="77777777" w:rsidR="004D42E6" w:rsidRPr="006A0C88" w:rsidRDefault="004D42E6" w:rsidP="004A6BD0">
            <w:pPr>
              <w:pStyle w:val="ListParagraph"/>
              <w:numPr>
                <w:ilvl w:val="0"/>
                <w:numId w:val="59"/>
              </w:numPr>
              <w:ind w:left="336"/>
              <w:rPr>
                <w:b/>
              </w:rPr>
            </w:pPr>
            <w:r w:rsidRPr="00996252">
              <w:rPr>
                <w:bCs/>
              </w:rPr>
              <w:t xml:space="preserve">If students have model explanations to share, display student work and discuss. If students have common areas of weakness in their explanations, ask for a volunteer to share, display </w:t>
            </w:r>
            <w:r w:rsidRPr="00DA1013">
              <w:rPr>
                <w:bCs/>
              </w:rPr>
              <w:t>student work, and discuss ways of strengthening the response.</w:t>
            </w:r>
          </w:p>
        </w:tc>
      </w:tr>
      <w:tr w:rsidR="004D42E6" w:rsidRPr="009C20CE" w14:paraId="5896EC8E" w14:textId="77777777" w:rsidTr="004D42E6">
        <w:trPr>
          <w:trHeight w:val="1385"/>
        </w:trPr>
        <w:tc>
          <w:tcPr>
            <w:tcW w:w="9576" w:type="dxa"/>
          </w:tcPr>
          <w:p w14:paraId="1A100E71" w14:textId="71876816" w:rsidR="004D42E6" w:rsidRDefault="00617DAD" w:rsidP="00881F8B">
            <w:pPr>
              <w:pStyle w:val="ListParagraph"/>
              <w:numPr>
                <w:ilvl w:val="0"/>
                <w:numId w:val="30"/>
              </w:numPr>
              <w:ind w:left="342"/>
              <w:rPr>
                <w:b/>
              </w:rPr>
            </w:pPr>
            <w:r>
              <w:rPr>
                <w:b/>
              </w:rPr>
              <w:t>Discuss</w:t>
            </w:r>
            <w:r w:rsidR="004D42E6">
              <w:rPr>
                <w:b/>
              </w:rPr>
              <w:t xml:space="preserve"> the answer to the Carbon Cycling question.</w:t>
            </w:r>
          </w:p>
          <w:p w14:paraId="7506BAD9" w14:textId="3FD929CB" w:rsidR="004D42E6" w:rsidRPr="00EE6E59" w:rsidRDefault="004D42E6" w:rsidP="00274C9E">
            <w:r w:rsidRPr="00EE6E59">
              <w:t xml:space="preserve">Use </w:t>
            </w:r>
            <w:r w:rsidR="00FC508E">
              <w:t>Slide</w:t>
            </w:r>
            <w:r w:rsidRPr="00EE6E59">
              <w:t xml:space="preserve"> </w:t>
            </w:r>
            <w:r w:rsidR="00E4591C">
              <w:rPr>
                <w:rFonts w:eastAsia="SimSun"/>
                <w:lang w:eastAsia="zh-CN"/>
              </w:rPr>
              <w:t>8</w:t>
            </w:r>
            <w:r w:rsidR="00E4591C">
              <w:t xml:space="preserve"> </w:t>
            </w:r>
            <w:r w:rsidRPr="00EE6E59">
              <w:t xml:space="preserve">to have the students discuss </w:t>
            </w:r>
            <w:r>
              <w:t xml:space="preserve">the Carbon Cycling question on their </w:t>
            </w:r>
            <w:r>
              <w:rPr>
                <w:color w:val="0000FF"/>
              </w:rPr>
              <w:t>3.6 Explanations Tool for Ecosystems.</w:t>
            </w:r>
          </w:p>
          <w:p w14:paraId="1E3B00B5" w14:textId="77777777" w:rsidR="004D42E6" w:rsidRPr="006A0C88" w:rsidRDefault="004D42E6" w:rsidP="004A6BD0">
            <w:pPr>
              <w:pStyle w:val="ListParagraph"/>
              <w:numPr>
                <w:ilvl w:val="0"/>
                <w:numId w:val="59"/>
              </w:numPr>
              <w:ind w:left="336"/>
              <w:rPr>
                <w:b/>
              </w:rPr>
            </w:pPr>
            <w:r w:rsidRPr="00996252">
              <w:rPr>
                <w:bCs/>
              </w:rPr>
              <w:t>If students have model explanations to share, display student work and discuss. If students have common areas of weakness in their explanations, ask for a volunteer to share, displa</w:t>
            </w:r>
            <w:r w:rsidRPr="00DA1013">
              <w:rPr>
                <w:bCs/>
              </w:rPr>
              <w:t>y student work, and discuss ways of strengthening the response.</w:t>
            </w:r>
          </w:p>
        </w:tc>
      </w:tr>
      <w:tr w:rsidR="004D42E6" w:rsidRPr="009C20CE" w14:paraId="6FAFD995" w14:textId="77777777" w:rsidTr="004D42E6">
        <w:tc>
          <w:tcPr>
            <w:tcW w:w="9576" w:type="dxa"/>
          </w:tcPr>
          <w:p w14:paraId="30FDE465" w14:textId="092515FC" w:rsidR="004D42E6" w:rsidRDefault="00617DAD" w:rsidP="00881F8B">
            <w:pPr>
              <w:pStyle w:val="ListParagraph"/>
              <w:numPr>
                <w:ilvl w:val="0"/>
                <w:numId w:val="30"/>
              </w:numPr>
              <w:ind w:left="342"/>
              <w:rPr>
                <w:b/>
              </w:rPr>
            </w:pPr>
            <w:r>
              <w:rPr>
                <w:b/>
              </w:rPr>
              <w:t>Discuss</w:t>
            </w:r>
            <w:r w:rsidR="004D42E6">
              <w:rPr>
                <w:b/>
              </w:rPr>
              <w:t xml:space="preserve"> answer to the Energy Flow question.</w:t>
            </w:r>
          </w:p>
          <w:p w14:paraId="172FC43F" w14:textId="3EB17E62" w:rsidR="004D42E6" w:rsidRPr="00EE6E59" w:rsidRDefault="004D42E6" w:rsidP="00274C9E">
            <w:r w:rsidRPr="00EE6E59">
              <w:t xml:space="preserve">Use </w:t>
            </w:r>
            <w:r w:rsidR="00FC508E">
              <w:t>Slide</w:t>
            </w:r>
            <w:r w:rsidRPr="00EE6E59">
              <w:t xml:space="preserve"> </w:t>
            </w:r>
            <w:r w:rsidR="00E4591C">
              <w:rPr>
                <w:rFonts w:eastAsia="SimSun"/>
                <w:lang w:eastAsia="zh-CN"/>
              </w:rPr>
              <w:t>9</w:t>
            </w:r>
            <w:r w:rsidR="00E4591C">
              <w:t xml:space="preserve"> </w:t>
            </w:r>
            <w:r w:rsidRPr="00EE6E59">
              <w:t xml:space="preserve">to have the students discuss </w:t>
            </w:r>
            <w:r>
              <w:t xml:space="preserve">the Energy Flow question on their </w:t>
            </w:r>
            <w:r>
              <w:rPr>
                <w:color w:val="0000FF"/>
              </w:rPr>
              <w:t>3.6</w:t>
            </w:r>
            <w:r w:rsidRPr="00CD1A15">
              <w:rPr>
                <w:color w:val="0000FF"/>
              </w:rPr>
              <w:t xml:space="preserve"> </w:t>
            </w:r>
            <w:r>
              <w:rPr>
                <w:color w:val="0000FF"/>
              </w:rPr>
              <w:t>Explanations Tool for Ecosystems.</w:t>
            </w:r>
          </w:p>
          <w:p w14:paraId="1E88584A" w14:textId="77777777" w:rsidR="004D42E6" w:rsidRPr="005763B8" w:rsidRDefault="004D42E6" w:rsidP="004A6BD0">
            <w:pPr>
              <w:pStyle w:val="ListParagraph"/>
              <w:numPr>
                <w:ilvl w:val="0"/>
                <w:numId w:val="59"/>
              </w:numPr>
              <w:ind w:left="336"/>
              <w:rPr>
                <w:b/>
              </w:rPr>
            </w:pPr>
            <w:r w:rsidRPr="00996252">
              <w:rPr>
                <w:bCs/>
              </w:rPr>
              <w:t xml:space="preserve">If students have model explanations to share, display student work and discuss. If students have common areas of weakness in their explanations, ask for a volunteer to share, </w:t>
            </w:r>
            <w:r w:rsidRPr="00DA1013">
              <w:rPr>
                <w:bCs/>
              </w:rPr>
              <w:t>display s</w:t>
            </w:r>
            <w:r w:rsidRPr="004A6BD0">
              <w:rPr>
                <w:bCs/>
              </w:rPr>
              <w:t>tudent work, and discuss ways of strengthening the response.</w:t>
            </w:r>
          </w:p>
        </w:tc>
      </w:tr>
      <w:tr w:rsidR="00617DAD" w:rsidRPr="009C20CE" w14:paraId="621EB0EA" w14:textId="77777777" w:rsidTr="004D42E6">
        <w:tc>
          <w:tcPr>
            <w:tcW w:w="9576" w:type="dxa"/>
          </w:tcPr>
          <w:p w14:paraId="4E75E27D" w14:textId="77777777" w:rsidR="00617DAD" w:rsidRDefault="00617DAD" w:rsidP="00617DAD">
            <w:pPr>
              <w:pStyle w:val="ListParagraph"/>
              <w:numPr>
                <w:ilvl w:val="0"/>
                <w:numId w:val="30"/>
              </w:numPr>
              <w:ind w:left="342"/>
              <w:rPr>
                <w:b/>
              </w:rPr>
            </w:pPr>
            <w:r>
              <w:rPr>
                <w:b/>
              </w:rPr>
              <w:t>Students write paragraphs with full explanations.</w:t>
            </w:r>
          </w:p>
          <w:p w14:paraId="1702D128" w14:textId="3A4A46D3" w:rsidR="00617DAD" w:rsidRPr="00617DAD" w:rsidRDefault="00617DAD" w:rsidP="004A6BD0">
            <w:pPr>
              <w:ind w:left="-18"/>
              <w:rPr>
                <w:b/>
              </w:rPr>
            </w:pPr>
            <w:r>
              <w:t xml:space="preserve">Overview their answers to the Four </w:t>
            </w:r>
            <w:r w:rsidR="005763B8">
              <w:t xml:space="preserve">Large-Scale </w:t>
            </w:r>
            <w:r>
              <w:t>Questions so far. Give students an additional 10 minutes to write a paragraph explaining the organic matter</w:t>
            </w:r>
            <w:r w:rsidDel="00952E2D">
              <w:t xml:space="preserve"> </w:t>
            </w:r>
            <w:r>
              <w:t xml:space="preserve">pyramid on the back of the Explanation Tool: </w:t>
            </w:r>
            <w:r w:rsidRPr="00617DAD">
              <w:rPr>
                <w:i/>
              </w:rPr>
              <w:t>Why does the meadow ecosystem need so much grass to support so few foxes?</w:t>
            </w:r>
          </w:p>
        </w:tc>
      </w:tr>
      <w:tr w:rsidR="004D42E6" w:rsidRPr="009C20CE" w14:paraId="782B792C" w14:textId="77777777" w:rsidTr="004D42E6">
        <w:trPr>
          <w:trHeight w:val="1907"/>
        </w:trPr>
        <w:tc>
          <w:tcPr>
            <w:tcW w:w="9576" w:type="dxa"/>
          </w:tcPr>
          <w:p w14:paraId="483B2D01" w14:textId="4E8BE298" w:rsidR="004D42E6" w:rsidRPr="00155730" w:rsidRDefault="00E4591C" w:rsidP="00881F8B">
            <w:pPr>
              <w:pStyle w:val="ListParagraph"/>
              <w:keepNext/>
              <w:keepLines/>
              <w:numPr>
                <w:ilvl w:val="0"/>
                <w:numId w:val="30"/>
              </w:numPr>
              <w:ind w:left="360"/>
              <w:outlineLvl w:val="5"/>
              <w:rPr>
                <w:b/>
                <w:bCs/>
              </w:rPr>
            </w:pPr>
            <w:r>
              <w:rPr>
                <w:b/>
                <w:bCs/>
              </w:rPr>
              <w:lastRenderedPageBreak/>
              <w:t>S</w:t>
            </w:r>
            <w:r w:rsidR="004D42E6" w:rsidRPr="00155730">
              <w:rPr>
                <w:b/>
                <w:bCs/>
              </w:rPr>
              <w:t>tudents critique and improve their full explanations.</w:t>
            </w:r>
          </w:p>
          <w:p w14:paraId="213A4D37" w14:textId="105C6E61" w:rsidR="004D42E6" w:rsidRDefault="004D42E6" w:rsidP="00274C9E">
            <w:pPr>
              <w:rPr>
                <w:bCs/>
              </w:rPr>
            </w:pPr>
            <w:r w:rsidRPr="0050227E">
              <w:rPr>
                <w:bCs/>
              </w:rPr>
              <w:t>Di</w:t>
            </w:r>
            <w:r>
              <w:rPr>
                <w:bCs/>
              </w:rPr>
              <w:t xml:space="preserve">splay </w:t>
            </w:r>
            <w:r w:rsidR="00FC508E">
              <w:rPr>
                <w:bCs/>
              </w:rPr>
              <w:t>Slide</w:t>
            </w:r>
            <w:r>
              <w:rPr>
                <w:bCs/>
              </w:rPr>
              <w:t xml:space="preserve"> </w:t>
            </w:r>
            <w:r w:rsidR="00B23B37">
              <w:rPr>
                <w:bCs/>
              </w:rPr>
              <w:t>10</w:t>
            </w:r>
            <w:r w:rsidR="00B23B37" w:rsidRPr="0050227E">
              <w:rPr>
                <w:bCs/>
              </w:rPr>
              <w:t xml:space="preserve"> </w:t>
            </w:r>
            <w:r w:rsidRPr="0050227E">
              <w:rPr>
                <w:bCs/>
              </w:rPr>
              <w:t xml:space="preserve">for the </w:t>
            </w:r>
            <w:r>
              <w:rPr>
                <w:bCs/>
              </w:rPr>
              <w:t>full</w:t>
            </w:r>
            <w:r w:rsidRPr="0050227E">
              <w:rPr>
                <w:bCs/>
              </w:rPr>
              <w:t xml:space="preserve"> explanation. Have students</w:t>
            </w:r>
            <w:r>
              <w:rPr>
                <w:bCs/>
              </w:rPr>
              <w:t xml:space="preserve"> use the </w:t>
            </w:r>
            <w:r w:rsidRPr="004D42E6">
              <w:rPr>
                <w:bCs/>
                <w:color w:val="00B050"/>
              </w:rPr>
              <w:t xml:space="preserve">Large Scale </w:t>
            </w:r>
            <w:r w:rsidRPr="004D42E6">
              <w:rPr>
                <w:color w:val="00B050"/>
              </w:rPr>
              <w:t>Four Questions Handout</w:t>
            </w:r>
            <w:r w:rsidR="00882793">
              <w:rPr>
                <w:color w:val="00B050"/>
              </w:rPr>
              <w:t xml:space="preserve"> with Checklist</w:t>
            </w:r>
            <w:r>
              <w:rPr>
                <w:bCs/>
              </w:rPr>
              <w:t xml:space="preserve"> to</w:t>
            </w:r>
            <w:r w:rsidRPr="0050227E">
              <w:rPr>
                <w:bCs/>
              </w:rPr>
              <w:t xml:space="preserve"> check that their story includes each of the parts (</w:t>
            </w:r>
            <w:r>
              <w:rPr>
                <w:bCs/>
              </w:rPr>
              <w:t>carbon pools</w:t>
            </w:r>
            <w:r w:rsidRPr="0050227E">
              <w:rPr>
                <w:bCs/>
              </w:rPr>
              <w:t xml:space="preserve">, </w:t>
            </w:r>
            <w:r>
              <w:rPr>
                <w:bCs/>
              </w:rPr>
              <w:t>carbon cycling</w:t>
            </w:r>
            <w:r w:rsidRPr="0050227E">
              <w:rPr>
                <w:bCs/>
              </w:rPr>
              <w:t xml:space="preserve">, </w:t>
            </w:r>
            <w:r>
              <w:rPr>
                <w:bCs/>
              </w:rPr>
              <w:t xml:space="preserve">and </w:t>
            </w:r>
            <w:r w:rsidRPr="0050227E">
              <w:rPr>
                <w:bCs/>
              </w:rPr>
              <w:t>energy</w:t>
            </w:r>
            <w:r>
              <w:rPr>
                <w:bCs/>
              </w:rPr>
              <w:t xml:space="preserve"> flow)</w:t>
            </w:r>
            <w:r w:rsidRPr="0050227E">
              <w:rPr>
                <w:bCs/>
              </w:rPr>
              <w:t xml:space="preserve">. </w:t>
            </w:r>
          </w:p>
          <w:p w14:paraId="233575BB" w14:textId="45034885" w:rsidR="005763B8" w:rsidRPr="00996252" w:rsidRDefault="004D42E6" w:rsidP="004A6BD0">
            <w:pPr>
              <w:pStyle w:val="ListParagraph"/>
              <w:numPr>
                <w:ilvl w:val="0"/>
                <w:numId w:val="59"/>
              </w:numPr>
              <w:ind w:left="336"/>
              <w:rPr>
                <w:bCs/>
              </w:rPr>
            </w:pPr>
            <w:r w:rsidRPr="00996252">
              <w:rPr>
                <w:bCs/>
              </w:rPr>
              <w:t>If students don’t have all three parts in their explanation, instruct them to add to their explanation using a different colored writing utensil.</w:t>
            </w:r>
          </w:p>
          <w:p w14:paraId="2649CC33" w14:textId="77777777" w:rsidR="004D42E6" w:rsidRPr="005763B8" w:rsidRDefault="004D42E6" w:rsidP="004A6BD0">
            <w:pPr>
              <w:pStyle w:val="ListParagraph"/>
              <w:numPr>
                <w:ilvl w:val="0"/>
                <w:numId w:val="59"/>
              </w:numPr>
              <w:ind w:left="336"/>
              <w:rPr>
                <w:b/>
              </w:rPr>
            </w:pPr>
            <w:r w:rsidRPr="00DA1013">
              <w:rPr>
                <w:bCs/>
              </w:rPr>
              <w:t>If students have model explanations to share, display student work and discuss. If students have common areas of weakness in their explanations, ask fo</w:t>
            </w:r>
            <w:r w:rsidRPr="004A6BD0">
              <w:rPr>
                <w:bCs/>
              </w:rPr>
              <w:t>r a volunteer to share, display student work, and discuss ways of strengthening the response.</w:t>
            </w:r>
          </w:p>
        </w:tc>
      </w:tr>
      <w:tr w:rsidR="004D42E6" w:rsidRPr="009C20CE" w14:paraId="03B4FE84" w14:textId="77777777" w:rsidTr="004D42E6">
        <w:tc>
          <w:tcPr>
            <w:tcW w:w="9576" w:type="dxa"/>
          </w:tcPr>
          <w:p w14:paraId="02EB8941" w14:textId="255BD7BE" w:rsidR="004D42E6" w:rsidRDefault="004D42E6" w:rsidP="00274C9E">
            <w:pPr>
              <w:rPr>
                <w:rFonts w:eastAsia="SimSun"/>
                <w:b/>
                <w:lang w:eastAsia="zh-CN"/>
              </w:rPr>
            </w:pPr>
            <w:r>
              <w:rPr>
                <w:rFonts w:eastAsia="SimSun"/>
                <w:b/>
                <w:lang w:eastAsia="zh-CN"/>
              </w:rPr>
              <w:t>1</w:t>
            </w:r>
            <w:r w:rsidR="00E4591C">
              <w:rPr>
                <w:rFonts w:eastAsia="SimSun"/>
                <w:b/>
                <w:lang w:eastAsia="zh-CN"/>
              </w:rPr>
              <w:t>1</w:t>
            </w:r>
            <w:r>
              <w:rPr>
                <w:rFonts w:eastAsia="SimSun"/>
                <w:b/>
                <w:lang w:eastAsia="zh-CN"/>
              </w:rPr>
              <w:t xml:space="preserve">. </w:t>
            </w:r>
            <w:r w:rsidR="00E4591C">
              <w:rPr>
                <w:rFonts w:eastAsia="SimSun"/>
                <w:b/>
                <w:lang w:eastAsia="zh-CN"/>
              </w:rPr>
              <w:t>Students complete the Ecosystems Story Reading and discuss upcoming lessons</w:t>
            </w:r>
            <w:r>
              <w:rPr>
                <w:rFonts w:eastAsia="SimSun"/>
                <w:b/>
                <w:lang w:eastAsia="zh-CN"/>
              </w:rPr>
              <w:t>.</w:t>
            </w:r>
          </w:p>
          <w:p w14:paraId="15580BB6" w14:textId="77777777" w:rsidR="00B23B37" w:rsidRDefault="00B23B37" w:rsidP="00274C9E">
            <w:pPr>
              <w:rPr>
                <w:rFonts w:eastAsia="SimSun"/>
                <w:lang w:eastAsia="zh-CN"/>
              </w:rPr>
            </w:pPr>
            <w:r>
              <w:rPr>
                <w:rFonts w:eastAsia="SimSun"/>
                <w:lang w:eastAsia="zh-CN"/>
              </w:rPr>
              <w:t>Show Slide 11 of the PPT.</w:t>
            </w:r>
          </w:p>
          <w:p w14:paraId="73440059" w14:textId="12CE5903" w:rsidR="00567E77" w:rsidRPr="004A6BD0" w:rsidRDefault="004D42E6" w:rsidP="005763B8">
            <w:pPr>
              <w:pStyle w:val="ListParagraph"/>
              <w:ind w:left="336"/>
              <w:rPr>
                <w:rFonts w:eastAsia="SimSun"/>
                <w:lang w:eastAsia="zh-CN"/>
              </w:rPr>
            </w:pPr>
            <w:r>
              <w:t>Have students read the section on Lesson</w:t>
            </w:r>
            <w:r w:rsidR="00567E77">
              <w:t>s</w:t>
            </w:r>
            <w:r>
              <w:t xml:space="preserve"> 4 and 5</w:t>
            </w:r>
            <w:r w:rsidR="00E4591C">
              <w:t xml:space="preserve"> in </w:t>
            </w:r>
            <w:r w:rsidR="00E4591C">
              <w:rPr>
                <w:color w:val="0000FF"/>
              </w:rPr>
              <w:t>3.6 Telling the Ecosystems Story</w:t>
            </w:r>
            <w:r w:rsidR="005763B8">
              <w:rPr>
                <w:color w:val="0000FF"/>
              </w:rPr>
              <w:t xml:space="preserve"> Reading</w:t>
            </w:r>
            <w:r>
              <w:t xml:space="preserve">. </w:t>
            </w:r>
          </w:p>
          <w:p w14:paraId="5C22AB9F" w14:textId="77777777" w:rsidR="00567E77" w:rsidRPr="004A6BD0" w:rsidRDefault="004D42E6" w:rsidP="005763B8">
            <w:pPr>
              <w:pStyle w:val="ListParagraph"/>
              <w:ind w:left="336"/>
              <w:rPr>
                <w:rFonts w:eastAsia="SimSun"/>
                <w:lang w:eastAsia="zh-CN"/>
              </w:rPr>
            </w:pPr>
            <w:r>
              <w:t xml:space="preserve">If you are not teaching Lesson 4, tell students, but still have them read the </w:t>
            </w:r>
            <w:r w:rsidR="00567E77">
              <w:t>sub</w:t>
            </w:r>
            <w:r>
              <w:t xml:space="preserve">section on Lesson 4. </w:t>
            </w:r>
          </w:p>
          <w:p w14:paraId="2C7E48A0" w14:textId="7D2B600A" w:rsidR="004D42E6" w:rsidRPr="00155730" w:rsidRDefault="004D42E6" w:rsidP="004A6BD0">
            <w:pPr>
              <w:pStyle w:val="ListParagraph"/>
              <w:ind w:left="336"/>
              <w:rPr>
                <w:rFonts w:eastAsia="SimSun"/>
                <w:lang w:eastAsia="zh-CN"/>
              </w:rPr>
            </w:pPr>
            <w:r>
              <w:t xml:space="preserve">Discuss the section as a class. </w:t>
            </w:r>
            <w:r w:rsidR="00567E77">
              <w:t xml:space="preserve">Include discussion </w:t>
            </w:r>
            <w:r>
              <w:t>o</w:t>
            </w:r>
            <w:r w:rsidR="00567E77">
              <w:t>f</w:t>
            </w:r>
            <w:r>
              <w:t xml:space="preserve"> the new vocabulary. Have students explain the new vocabulary in their own words. </w:t>
            </w:r>
          </w:p>
        </w:tc>
      </w:tr>
      <w:tr w:rsidR="00EC1A3D" w:rsidRPr="009C20CE" w14:paraId="4359F84F" w14:textId="77777777" w:rsidTr="004D42E6">
        <w:tc>
          <w:tcPr>
            <w:tcW w:w="9576" w:type="dxa"/>
          </w:tcPr>
          <w:p w14:paraId="356881C7" w14:textId="041048B0" w:rsidR="00EC1A3D" w:rsidRPr="004A6BD0" w:rsidRDefault="00EC1A3D" w:rsidP="004A6BD0">
            <w:pPr>
              <w:pStyle w:val="ListParagraph"/>
              <w:numPr>
                <w:ilvl w:val="0"/>
                <w:numId w:val="51"/>
              </w:numPr>
              <w:tabs>
                <w:tab w:val="left" w:pos="150"/>
              </w:tabs>
              <w:ind w:left="330"/>
              <w:rPr>
                <w:b/>
              </w:rPr>
            </w:pPr>
            <w:r w:rsidRPr="004A6BD0">
              <w:rPr>
                <w:b/>
              </w:rPr>
              <w:t xml:space="preserve">Have a discussion to complete the Learning Tracking Tool for this </w:t>
            </w:r>
            <w:r w:rsidR="00567E77">
              <w:rPr>
                <w:b/>
              </w:rPr>
              <w:t>Lesson</w:t>
            </w:r>
            <w:r w:rsidRPr="004A6BD0">
              <w:rPr>
                <w:b/>
              </w:rPr>
              <w:t>.</w:t>
            </w:r>
          </w:p>
          <w:p w14:paraId="05476F6F" w14:textId="7FC12E86" w:rsidR="00EC1A3D" w:rsidRPr="004A6BD0" w:rsidRDefault="00EC1A3D">
            <w:pPr>
              <w:rPr>
                <w:color w:val="0000FF"/>
              </w:rPr>
            </w:pPr>
            <w:r>
              <w:t xml:space="preserve">Show </w:t>
            </w:r>
            <w:r w:rsidR="00FC508E">
              <w:t>Slide</w:t>
            </w:r>
            <w:r>
              <w:t xml:space="preserve"> 12 of the</w:t>
            </w:r>
            <w:r w:rsidRPr="00567E77">
              <w:rPr>
                <w:b/>
              </w:rPr>
              <w:t xml:space="preserve"> </w:t>
            </w:r>
            <w:r w:rsidRPr="004A6BD0">
              <w:rPr>
                <w:color w:val="0000FF"/>
              </w:rPr>
              <w:t>3.6 Explaining Patterns in Ecosystem PPT.</w:t>
            </w:r>
          </w:p>
          <w:p w14:paraId="208ABB62" w14:textId="77777777" w:rsidR="00EC1A3D" w:rsidRPr="00EB0ABA" w:rsidRDefault="00EC1A3D" w:rsidP="00EC1A3D">
            <w:pPr>
              <w:pStyle w:val="ListParagraph"/>
              <w:numPr>
                <w:ilvl w:val="0"/>
                <w:numId w:val="50"/>
              </w:numPr>
              <w:ind w:left="360"/>
              <w:rPr>
                <w:b/>
              </w:rPr>
            </w:pPr>
            <w:r>
              <w:t xml:space="preserve">Pass out a </w:t>
            </w:r>
            <w:r w:rsidRPr="0030439C">
              <w:rPr>
                <w:color w:val="0000FF"/>
              </w:rPr>
              <w:t xml:space="preserve">Learning Tracking Tool for </w:t>
            </w:r>
            <w:r>
              <w:rPr>
                <w:color w:val="0000FF"/>
              </w:rPr>
              <w:t>Ecosystems</w:t>
            </w:r>
            <w:r w:rsidRPr="0030439C">
              <w:rPr>
                <w:color w:val="0000FF"/>
              </w:rPr>
              <w:t xml:space="preserve"> </w:t>
            </w:r>
            <w:r>
              <w:t>to each student.</w:t>
            </w:r>
          </w:p>
          <w:p w14:paraId="05437213" w14:textId="3F965B4F" w:rsidR="00EC1A3D" w:rsidRPr="00353572" w:rsidRDefault="00EC1A3D" w:rsidP="00EC1A3D">
            <w:pPr>
              <w:pStyle w:val="ListParagraph"/>
              <w:numPr>
                <w:ilvl w:val="0"/>
                <w:numId w:val="50"/>
              </w:numPr>
              <w:ind w:left="360"/>
              <w:rPr>
                <w:b/>
              </w:rPr>
            </w:pPr>
            <w:r>
              <w:t>Have students write the activity chunk name in the first column, "Matter Cycles and Energy Flows, Explainers"</w:t>
            </w:r>
          </w:p>
          <w:p w14:paraId="077C03B8" w14:textId="77777777" w:rsidR="00EC1A3D" w:rsidRPr="00353572" w:rsidRDefault="00EC1A3D" w:rsidP="00EC1A3D">
            <w:pPr>
              <w:pStyle w:val="ListParagraph"/>
              <w:numPr>
                <w:ilvl w:val="0"/>
                <w:numId w:val="50"/>
              </w:numPr>
              <w:ind w:left="360"/>
              <w:rPr>
                <w:b/>
              </w:rPr>
            </w:pPr>
            <w:r>
              <w:t>Have a class discussion about what students did during the activity chunk. When you come to consensus as a class, have students record the answer in the second column of the tool.</w:t>
            </w:r>
          </w:p>
          <w:p w14:paraId="3BA761E4" w14:textId="77777777" w:rsidR="00EC1A3D" w:rsidRPr="00EB0ABA" w:rsidRDefault="00EC1A3D" w:rsidP="00EC1A3D">
            <w:pPr>
              <w:pStyle w:val="ListParagraph"/>
              <w:numPr>
                <w:ilvl w:val="0"/>
                <w:numId w:val="50"/>
              </w:numPr>
              <w:ind w:left="360"/>
              <w:rPr>
                <w:b/>
              </w:rPr>
            </w:pPr>
            <w:r>
              <w:t>Have a class discussion about what students figured out during the activity chunk that will help them in answering the unit driving question. When you come to consensus as a class, have students record the answer in the third column of the tool.</w:t>
            </w:r>
          </w:p>
          <w:p w14:paraId="1F633C93" w14:textId="77777777" w:rsidR="00EC1A3D" w:rsidRPr="00EB0ABA" w:rsidRDefault="00EC1A3D" w:rsidP="00EC1A3D">
            <w:pPr>
              <w:pStyle w:val="ListParagraph"/>
              <w:numPr>
                <w:ilvl w:val="0"/>
                <w:numId w:val="50"/>
              </w:numPr>
              <w:ind w:left="360"/>
              <w:rPr>
                <w:b/>
              </w:rPr>
            </w:pPr>
            <w:r>
              <w:t xml:space="preserve">Have a class discussion about what students are wondering now that will help them move towards answering the unit driving question. Have students record the questions in the fourth column of the tool. </w:t>
            </w:r>
          </w:p>
          <w:p w14:paraId="3D179796" w14:textId="3122B96D" w:rsidR="00EC1A3D" w:rsidRPr="00EB0ABA" w:rsidRDefault="00EC1A3D" w:rsidP="00EC1A3D">
            <w:pPr>
              <w:pStyle w:val="ListParagraph"/>
              <w:numPr>
                <w:ilvl w:val="0"/>
                <w:numId w:val="50"/>
              </w:numPr>
              <w:ind w:left="360"/>
              <w:rPr>
                <w:b/>
              </w:rPr>
            </w:pPr>
            <w:r>
              <w:t xml:space="preserve">Have students keep their </w:t>
            </w:r>
            <w:r w:rsidRPr="00B4179F">
              <w:rPr>
                <w:color w:val="0432FF"/>
              </w:rPr>
              <w:t xml:space="preserve">Learning Tracking </w:t>
            </w:r>
            <w:r w:rsidRPr="00567E77">
              <w:rPr>
                <w:color w:val="0432FF"/>
              </w:rPr>
              <w:t>Tool</w:t>
            </w:r>
            <w:r w:rsidR="00567E77" w:rsidRPr="004A6BD0">
              <w:rPr>
                <w:color w:val="0432FF"/>
              </w:rPr>
              <w:t xml:space="preserve"> for Ecosystems </w:t>
            </w:r>
            <w:r>
              <w:t xml:space="preserve">for future activities. </w:t>
            </w:r>
          </w:p>
          <w:p w14:paraId="4D1F3A92" w14:textId="77777777" w:rsidR="00EC1A3D" w:rsidRPr="007A542A" w:rsidRDefault="00EC1A3D" w:rsidP="00EC1A3D">
            <w:pPr>
              <w:pStyle w:val="ListParagraph"/>
              <w:numPr>
                <w:ilvl w:val="0"/>
                <w:numId w:val="50"/>
              </w:numPr>
              <w:ind w:left="360"/>
              <w:rPr>
                <w:b/>
              </w:rPr>
            </w:pPr>
            <w:r>
              <w:t>Example Learning Tracking Tool</w:t>
            </w:r>
          </w:p>
          <w:tbl>
            <w:tblPr>
              <w:tblStyle w:val="TableGrid"/>
              <w:tblW w:w="8947" w:type="dxa"/>
              <w:tblInd w:w="295" w:type="dxa"/>
              <w:tblLayout w:type="fixed"/>
              <w:tblLook w:val="04A0" w:firstRow="1" w:lastRow="0" w:firstColumn="1" w:lastColumn="0" w:noHBand="0" w:noVBand="1"/>
            </w:tblPr>
            <w:tblGrid>
              <w:gridCol w:w="1761"/>
              <w:gridCol w:w="2143"/>
              <w:gridCol w:w="2488"/>
              <w:gridCol w:w="2555"/>
            </w:tblGrid>
            <w:tr w:rsidR="00EC1A3D" w14:paraId="56B42667" w14:textId="77777777" w:rsidTr="00FC508E">
              <w:trPr>
                <w:trHeight w:val="208"/>
              </w:trPr>
              <w:tc>
                <w:tcPr>
                  <w:tcW w:w="1761" w:type="dxa"/>
                  <w:vAlign w:val="center"/>
                </w:tcPr>
                <w:p w14:paraId="4216CE27" w14:textId="77777777" w:rsidR="00EC1A3D" w:rsidRDefault="00EC1A3D" w:rsidP="00EC1A3D">
                  <w:pPr>
                    <w:pStyle w:val="ListParagraph"/>
                    <w:numPr>
                      <w:ilvl w:val="0"/>
                      <w:numId w:val="0"/>
                    </w:numPr>
                    <w:jc w:val="center"/>
                  </w:pPr>
                  <w:r w:rsidRPr="00391F73">
                    <w:rPr>
                      <w:b/>
                    </w:rPr>
                    <w:t>Activity</w:t>
                  </w:r>
                  <w:r>
                    <w:rPr>
                      <w:b/>
                    </w:rPr>
                    <w:t xml:space="preserve"> Chunk</w:t>
                  </w:r>
                </w:p>
              </w:tc>
              <w:tc>
                <w:tcPr>
                  <w:tcW w:w="2143" w:type="dxa"/>
                  <w:vAlign w:val="center"/>
                </w:tcPr>
                <w:p w14:paraId="7FEF8335" w14:textId="77777777" w:rsidR="00EC1A3D" w:rsidRPr="00391F73" w:rsidRDefault="00EC1A3D" w:rsidP="00EC1A3D">
                  <w:pPr>
                    <w:pStyle w:val="ListParagraph"/>
                    <w:numPr>
                      <w:ilvl w:val="0"/>
                      <w:numId w:val="0"/>
                    </w:numPr>
                    <w:jc w:val="center"/>
                    <w:rPr>
                      <w:b/>
                    </w:rPr>
                  </w:pPr>
                  <w:r>
                    <w:rPr>
                      <w:b/>
                    </w:rPr>
                    <w:t>What Did We Do?</w:t>
                  </w:r>
                </w:p>
              </w:tc>
              <w:tc>
                <w:tcPr>
                  <w:tcW w:w="2488" w:type="dxa"/>
                  <w:vAlign w:val="center"/>
                </w:tcPr>
                <w:p w14:paraId="22898EAD" w14:textId="77777777" w:rsidR="00EC1A3D" w:rsidRDefault="00EC1A3D" w:rsidP="00EC1A3D">
                  <w:pPr>
                    <w:pStyle w:val="ListParagraph"/>
                    <w:ind w:left="0"/>
                    <w:jc w:val="center"/>
                  </w:pPr>
                  <w:r>
                    <w:rPr>
                      <w:b/>
                    </w:rPr>
                    <w:t>What Did We Figure Out?</w:t>
                  </w:r>
                </w:p>
              </w:tc>
              <w:tc>
                <w:tcPr>
                  <w:tcW w:w="2555" w:type="dxa"/>
                  <w:vAlign w:val="center"/>
                </w:tcPr>
                <w:p w14:paraId="12335798" w14:textId="77777777" w:rsidR="00EC1A3D" w:rsidRPr="001B378C" w:rsidRDefault="00EC1A3D" w:rsidP="00EC1A3D">
                  <w:pPr>
                    <w:pStyle w:val="ListParagraph"/>
                    <w:numPr>
                      <w:ilvl w:val="0"/>
                      <w:numId w:val="0"/>
                    </w:numPr>
                    <w:jc w:val="center"/>
                    <w:rPr>
                      <w:b/>
                      <w:bCs/>
                    </w:rPr>
                  </w:pPr>
                  <w:r w:rsidRPr="001B378C">
                    <w:rPr>
                      <w:b/>
                      <w:bCs/>
                    </w:rPr>
                    <w:t>What Are We Asking Now?</w:t>
                  </w:r>
                </w:p>
              </w:tc>
            </w:tr>
            <w:tr w:rsidR="00EC1A3D" w14:paraId="470F84DC" w14:textId="77777777" w:rsidTr="00FC508E">
              <w:trPr>
                <w:trHeight w:val="1178"/>
              </w:trPr>
              <w:tc>
                <w:tcPr>
                  <w:tcW w:w="1761" w:type="dxa"/>
                  <w:vAlign w:val="center"/>
                </w:tcPr>
                <w:p w14:paraId="5832227F" w14:textId="3519461F" w:rsidR="00EC1A3D" w:rsidRPr="004A6BD0" w:rsidRDefault="00EC1A3D" w:rsidP="00EC1A3D">
                  <w:pPr>
                    <w:spacing w:after="0"/>
                    <w:jc w:val="center"/>
                    <w:rPr>
                      <w:color w:val="000000" w:themeColor="text1"/>
                    </w:rPr>
                  </w:pPr>
                  <w:r w:rsidRPr="004A6BD0">
                    <w:rPr>
                      <w:color w:val="000000" w:themeColor="text1"/>
                    </w:rPr>
                    <w:t>Matter Cycles and Energy Flows</w:t>
                  </w:r>
                </w:p>
                <w:p w14:paraId="16623D41" w14:textId="77777777" w:rsidR="00EC1A3D" w:rsidRPr="004A6BD0" w:rsidRDefault="00EC1A3D" w:rsidP="00EC1A3D">
                  <w:pPr>
                    <w:spacing w:after="0"/>
                    <w:jc w:val="center"/>
                    <w:rPr>
                      <w:color w:val="000000" w:themeColor="text1"/>
                    </w:rPr>
                  </w:pPr>
                </w:p>
                <w:p w14:paraId="51D4954B" w14:textId="02C03A4B" w:rsidR="00EC1A3D" w:rsidRPr="00EC1A3D" w:rsidRDefault="00EC1A3D" w:rsidP="00EC1A3D">
                  <w:pPr>
                    <w:jc w:val="center"/>
                    <w:rPr>
                      <w:color w:val="FFFFFF" w:themeColor="background1"/>
                    </w:rPr>
                  </w:pPr>
                  <w:r w:rsidRPr="004A6BD0">
                    <w:rPr>
                      <w:color w:val="000000" w:themeColor="text1"/>
                    </w:rPr>
                    <w:t>Explainer</w:t>
                  </w:r>
                </w:p>
              </w:tc>
              <w:tc>
                <w:tcPr>
                  <w:tcW w:w="2143" w:type="dxa"/>
                </w:tcPr>
                <w:p w14:paraId="65EEC80F" w14:textId="77777777" w:rsidR="00EC1A3D" w:rsidRPr="004A6BD0" w:rsidRDefault="00EC1A3D" w:rsidP="00EC1A3D">
                  <w:pPr>
                    <w:pStyle w:val="standard"/>
                    <w:ind w:firstLine="0"/>
                    <w:rPr>
                      <w:szCs w:val="22"/>
                    </w:rPr>
                  </w:pPr>
                  <w:r w:rsidRPr="004A6BD0">
                    <w:rPr>
                      <w:szCs w:val="22"/>
                    </w:rPr>
                    <w:t xml:space="preserve">Use the Carbon Dice game to model how carbon atoms move through ecosystems and use the </w:t>
                  </w:r>
                  <w:r w:rsidRPr="004A6BD0">
                    <w:rPr>
                      <w:color w:val="0432FF"/>
                      <w:szCs w:val="22"/>
                    </w:rPr>
                    <w:t>Explanations Tool</w:t>
                  </w:r>
                  <w:r w:rsidRPr="004A6BD0">
                    <w:rPr>
                      <w:szCs w:val="22"/>
                    </w:rPr>
                    <w:t xml:space="preserve"> to explain the organic matter pyramid.</w:t>
                  </w:r>
                </w:p>
                <w:p w14:paraId="63703E4D" w14:textId="35F07CC1" w:rsidR="00EC1A3D" w:rsidRPr="00EC1A3D" w:rsidRDefault="00EC1A3D" w:rsidP="00EC1A3D">
                  <w:pPr>
                    <w:pStyle w:val="standard"/>
                    <w:ind w:firstLine="0"/>
                    <w:rPr>
                      <w:szCs w:val="22"/>
                    </w:rPr>
                  </w:pPr>
                </w:p>
              </w:tc>
              <w:tc>
                <w:tcPr>
                  <w:tcW w:w="2488" w:type="dxa"/>
                </w:tcPr>
                <w:p w14:paraId="433C88A6" w14:textId="77777777" w:rsidR="00EC1A3D" w:rsidRPr="004A6BD0" w:rsidRDefault="00EC1A3D" w:rsidP="00EC1A3D">
                  <w:pPr>
                    <w:pStyle w:val="standard"/>
                    <w:ind w:firstLine="0"/>
                    <w:rPr>
                      <w:szCs w:val="22"/>
                    </w:rPr>
                  </w:pPr>
                  <w:r w:rsidRPr="004A6BD0">
                    <w:rPr>
                      <w:szCs w:val="22"/>
                    </w:rPr>
                    <w:lastRenderedPageBreak/>
                    <w:t>Matter cycles and energy flows among carbon pools because of life processes and functions: photosynthesis, cellular respiration, biosynthesis, eating, death, defecation.</w:t>
                  </w:r>
                </w:p>
                <w:p w14:paraId="64130AEE" w14:textId="37CCB4B0" w:rsidR="00EC1A3D" w:rsidRPr="00EC1A3D" w:rsidRDefault="00EC1A3D" w:rsidP="00EC1A3D">
                  <w:pPr>
                    <w:pStyle w:val="standard"/>
                    <w:ind w:firstLine="0"/>
                    <w:rPr>
                      <w:szCs w:val="22"/>
                    </w:rPr>
                  </w:pPr>
                </w:p>
              </w:tc>
              <w:tc>
                <w:tcPr>
                  <w:tcW w:w="2555" w:type="dxa"/>
                </w:tcPr>
                <w:p w14:paraId="49972912" w14:textId="23F48DA0" w:rsidR="00EC1A3D" w:rsidRPr="00EC1A3D" w:rsidRDefault="00EC1A3D" w:rsidP="00EC1A3D">
                  <w:pPr>
                    <w:pStyle w:val="standard"/>
                    <w:ind w:firstLine="0"/>
                    <w:rPr>
                      <w:szCs w:val="22"/>
                    </w:rPr>
                  </w:pPr>
                  <w:r w:rsidRPr="004A6BD0">
                    <w:rPr>
                      <w:szCs w:val="22"/>
                    </w:rPr>
                    <w:t>How and why do carbon pools in ecosystems change over time?</w:t>
                  </w:r>
                </w:p>
              </w:tc>
            </w:tr>
          </w:tbl>
          <w:p w14:paraId="2EB3D0B2" w14:textId="77777777" w:rsidR="00EC1A3D" w:rsidRDefault="00EC1A3D" w:rsidP="00274C9E">
            <w:pPr>
              <w:rPr>
                <w:rFonts w:eastAsia="SimSun"/>
                <w:b/>
                <w:lang w:eastAsia="zh-CN"/>
              </w:rPr>
            </w:pPr>
          </w:p>
        </w:tc>
      </w:tr>
    </w:tbl>
    <w:p w14:paraId="7C32FEE5" w14:textId="77777777" w:rsidR="00E054C9" w:rsidRPr="00D438F2" w:rsidRDefault="00E054C9" w:rsidP="00E054C9"/>
    <w:p w14:paraId="4B697F91" w14:textId="77777777" w:rsidR="00E054C9" w:rsidRPr="00D438F2" w:rsidRDefault="00E054C9" w:rsidP="00E054C9">
      <w:pPr>
        <w:pStyle w:val="Heading2"/>
      </w:pPr>
      <w:r>
        <w:rPr>
          <w:color w:val="FF0000"/>
        </w:rPr>
        <w:t xml:space="preserve">Tab 3: </w:t>
      </w:r>
      <w:r w:rsidRPr="00D438F2">
        <w:t>Assessment</w:t>
      </w:r>
    </w:p>
    <w:p w14:paraId="294FB891" w14:textId="1C30500F" w:rsidR="004D42E6" w:rsidRPr="0043308B" w:rsidRDefault="004D42E6" w:rsidP="004D42E6">
      <w:pPr>
        <w:rPr>
          <w:color w:val="0000FF"/>
        </w:rPr>
      </w:pPr>
      <w:r w:rsidRPr="009C20CE">
        <w:t xml:space="preserve">Use </w:t>
      </w:r>
      <w:r w:rsidRPr="004D42E6">
        <w:rPr>
          <w:color w:val="7030A0"/>
        </w:rPr>
        <w:t xml:space="preserve">3.6 Grading the Explanations Tool for Ecosystems </w:t>
      </w:r>
      <w:r w:rsidRPr="009C20CE">
        <w:t xml:space="preserve">to get a sense of students’ </w:t>
      </w:r>
      <w:r>
        <w:t xml:space="preserve">explanations for the </w:t>
      </w:r>
      <w:r w:rsidR="00952E2D">
        <w:t>organic matter</w:t>
      </w:r>
      <w:r w:rsidR="00952E2D" w:rsidDel="00952E2D">
        <w:t xml:space="preserve"> </w:t>
      </w:r>
      <w:r>
        <w:t>pyramid</w:t>
      </w:r>
      <w:r w:rsidRPr="009C20CE">
        <w:t xml:space="preserve">. </w:t>
      </w:r>
      <w:r>
        <w:t xml:space="preserve">At this point, students should have well-developed explanations for the pattern they see. Look for the range of ideas in the class and consider what may need more emphasis to help the students develop more sophisticated explanations. </w:t>
      </w:r>
    </w:p>
    <w:p w14:paraId="726852D0" w14:textId="77777777" w:rsidR="00E054C9" w:rsidRDefault="00E054C9" w:rsidP="00E054C9">
      <w:pPr>
        <w:pStyle w:val="Heading2"/>
      </w:pPr>
      <w:r w:rsidRPr="00B517E1">
        <w:rPr>
          <w:color w:val="FF0000"/>
        </w:rPr>
        <w:t>Tab 4</w:t>
      </w:r>
      <w:r>
        <w:t>: Differentiation &amp;</w:t>
      </w:r>
      <w:r w:rsidRPr="00761F92">
        <w:t xml:space="preserve"> </w:t>
      </w:r>
      <w:r w:rsidRPr="00D438F2">
        <w:t>Extending the Learning</w:t>
      </w:r>
      <w:r>
        <w:t xml:space="preserve"> </w:t>
      </w:r>
    </w:p>
    <w:p w14:paraId="273DE1FC" w14:textId="77777777" w:rsidR="00E054C9" w:rsidRDefault="00E054C9" w:rsidP="00E054C9">
      <w:pPr>
        <w:pStyle w:val="Heading3"/>
        <w:rPr>
          <w:color w:val="FF0000"/>
        </w:rPr>
      </w:pPr>
      <w:r>
        <w:t xml:space="preserve">Differentiation </w:t>
      </w:r>
      <w:r>
        <w:rPr>
          <w:color w:val="FF0000"/>
        </w:rPr>
        <w:t>(Accordion)</w:t>
      </w:r>
    </w:p>
    <w:p w14:paraId="0C135418" w14:textId="77777777" w:rsidR="00A27A06" w:rsidRPr="001F1818" w:rsidRDefault="00A27A06" w:rsidP="00A27A06">
      <w:pPr>
        <w:pStyle w:val="ListParagraph"/>
        <w:numPr>
          <w:ilvl w:val="0"/>
          <w:numId w:val="36"/>
        </w:numPr>
        <w:ind w:left="360" w:right="36"/>
        <w:rPr>
          <w:b/>
        </w:rPr>
      </w:pPr>
      <w:r w:rsidRPr="001F1818">
        <w:rPr>
          <w:color w:val="000000"/>
        </w:rPr>
        <w:t>Provide sentence stems for discussion and filling in the Explanations Tool</w:t>
      </w:r>
    </w:p>
    <w:p w14:paraId="5C8DE480" w14:textId="38D17AA3" w:rsidR="00A27A06" w:rsidRPr="001F1818" w:rsidRDefault="00A27A06" w:rsidP="00A27A06">
      <w:pPr>
        <w:pStyle w:val="ListParagraph"/>
        <w:numPr>
          <w:ilvl w:val="0"/>
          <w:numId w:val="36"/>
        </w:numPr>
        <w:ind w:left="360" w:right="36"/>
        <w:rPr>
          <w:b/>
        </w:rPr>
      </w:pPr>
      <w:r w:rsidRPr="001F1818">
        <w:rPr>
          <w:color w:val="000000"/>
        </w:rPr>
        <w:t>Work through the</w:t>
      </w:r>
      <w:r w:rsidR="00567E77">
        <w:rPr>
          <w:color w:val="000000"/>
        </w:rPr>
        <w:t xml:space="preserve"> front of the</w:t>
      </w:r>
      <w:r w:rsidRPr="001F1818">
        <w:rPr>
          <w:color w:val="000000"/>
        </w:rPr>
        <w:t xml:space="preserve"> </w:t>
      </w:r>
      <w:r w:rsidR="00567E77">
        <w:rPr>
          <w:color w:val="000000"/>
        </w:rPr>
        <w:t>Explanations T</w:t>
      </w:r>
      <w:r w:rsidRPr="001F1818">
        <w:rPr>
          <w:color w:val="000000"/>
        </w:rPr>
        <w:t xml:space="preserve">ool </w:t>
      </w:r>
      <w:r>
        <w:rPr>
          <w:color w:val="000000"/>
        </w:rPr>
        <w:t>as a class</w:t>
      </w:r>
      <w:r w:rsidR="00567E77">
        <w:rPr>
          <w:color w:val="000000"/>
        </w:rPr>
        <w:t>.</w:t>
      </w:r>
    </w:p>
    <w:p w14:paraId="4A83DCCA" w14:textId="53384A26" w:rsidR="00A27A06" w:rsidRPr="00F72AE9" w:rsidRDefault="00A27A06" w:rsidP="00A27A06">
      <w:pPr>
        <w:pStyle w:val="ListParagraph"/>
        <w:numPr>
          <w:ilvl w:val="0"/>
          <w:numId w:val="36"/>
        </w:numPr>
        <w:ind w:left="360" w:right="36"/>
        <w:rPr>
          <w:b/>
        </w:rPr>
      </w:pPr>
      <w:r w:rsidRPr="00F72AE9">
        <w:rPr>
          <w:color w:val="000000"/>
        </w:rPr>
        <w:t xml:space="preserve">Hand out and refer to </w:t>
      </w:r>
      <w:r w:rsidRPr="00F72AE9">
        <w:rPr>
          <w:color w:val="0432FF"/>
        </w:rPr>
        <w:t xml:space="preserve">Example Ecosystems Explanation Handout </w:t>
      </w:r>
      <w:r w:rsidRPr="00F72AE9">
        <w:rPr>
          <w:color w:val="000000"/>
        </w:rPr>
        <w:t>when working on the Explanations Tool</w:t>
      </w:r>
      <w:r w:rsidR="00567E77">
        <w:rPr>
          <w:color w:val="000000"/>
        </w:rPr>
        <w:t>.</w:t>
      </w:r>
    </w:p>
    <w:p w14:paraId="3FBA0680" w14:textId="70437076" w:rsidR="00E054C9" w:rsidRPr="00622B41" w:rsidRDefault="00567E77" w:rsidP="00E054C9">
      <w:pPr>
        <w:pStyle w:val="ListParagraph"/>
        <w:numPr>
          <w:ilvl w:val="0"/>
          <w:numId w:val="36"/>
        </w:numPr>
        <w:ind w:left="360" w:right="36"/>
        <w:rPr>
          <w:b/>
        </w:rPr>
      </w:pPr>
      <w:r>
        <w:rPr>
          <w:color w:val="000000"/>
        </w:rPr>
        <w:t>Use and r</w:t>
      </w:r>
      <w:r w:rsidR="00A27A06" w:rsidRPr="001F1818">
        <w:rPr>
          <w:color w:val="000000"/>
        </w:rPr>
        <w:t xml:space="preserve">efer to the word wall </w:t>
      </w:r>
      <w:r>
        <w:rPr>
          <w:color w:val="000000"/>
        </w:rPr>
        <w:t xml:space="preserve">to support students in using scientific language in their explanations. </w:t>
      </w:r>
    </w:p>
    <w:p w14:paraId="5E984386" w14:textId="77777777" w:rsidR="00E054C9" w:rsidRDefault="00E054C9" w:rsidP="00E054C9">
      <w:pPr>
        <w:pStyle w:val="Heading3"/>
      </w:pPr>
      <w:r>
        <w:t xml:space="preserve">Modifications </w:t>
      </w:r>
      <w:r>
        <w:rPr>
          <w:color w:val="FF0000"/>
        </w:rPr>
        <w:t>(Accordion)</w:t>
      </w:r>
    </w:p>
    <w:p w14:paraId="3BC666FD" w14:textId="77777777" w:rsidR="00E054C9" w:rsidRDefault="00E054C9" w:rsidP="00E054C9"/>
    <w:p w14:paraId="4569BDAB" w14:textId="77777777" w:rsidR="00E054C9" w:rsidRPr="00D438F2" w:rsidRDefault="00E054C9" w:rsidP="00E054C9">
      <w:pPr>
        <w:pStyle w:val="standard"/>
        <w:ind w:firstLine="0"/>
        <w:rPr>
          <w:rFonts w:cs="Arial"/>
          <w:szCs w:val="22"/>
        </w:rPr>
      </w:pPr>
    </w:p>
    <w:p w14:paraId="049E2716" w14:textId="77777777" w:rsidR="00EA4C4B" w:rsidRPr="00D438F2" w:rsidRDefault="00EA4C4B" w:rsidP="00EA4C4B">
      <w:pPr>
        <w:pStyle w:val="standard"/>
        <w:ind w:firstLine="0"/>
        <w:rPr>
          <w:rFonts w:cs="Arial"/>
          <w:szCs w:val="22"/>
        </w:rPr>
      </w:pPr>
    </w:p>
    <w:sectPr w:rsidR="00EA4C4B" w:rsidRPr="00D438F2" w:rsidSect="00960864">
      <w:footerReference w:type="default" r:id="rId14"/>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345D9F" w14:textId="77777777" w:rsidR="00CF2135" w:rsidRDefault="00CF2135" w:rsidP="00EC7FB3">
      <w:r>
        <w:separator/>
      </w:r>
    </w:p>
  </w:endnote>
  <w:endnote w:type="continuationSeparator" w:id="0">
    <w:p w14:paraId="1623BE81" w14:textId="77777777" w:rsidR="00CF2135" w:rsidRDefault="00CF2135" w:rsidP="00E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00000001" w:usb1="08070000" w:usb2="00000010" w:usb3="00000000" w:csb0="00020000" w:csb1="00000000"/>
  </w:font>
  <w:font w:name="Calibri">
    <w:panose1 w:val="020F0502020204030204"/>
    <w:charset w:val="00"/>
    <w:family w:val="swiss"/>
    <w:pitch w:val="variable"/>
    <w:sig w:usb0="E1002AFF" w:usb1="C000ACF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Lucida Grande">
    <w:altName w:val="Segoe UI"/>
    <w:panose1 w:val="020B0600040502020204"/>
    <w:charset w:val="00"/>
    <w:family w:val="swiss"/>
    <w:pitch w:val="variable"/>
    <w:sig w:usb0="E1000AEF" w:usb1="5000A1FF" w:usb2="00000000" w:usb3="00000000" w:csb0="000001BF" w:csb1="00000000"/>
  </w:font>
  <w:font w:name="New York">
    <w:panose1 w:val="020B0604020202020204"/>
    <w:charset w:val="4D"/>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106F2" w14:textId="77777777" w:rsidR="00FC508E" w:rsidRDefault="00FC508E" w:rsidP="004E16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343DAA" w14:textId="77777777" w:rsidR="00FC508E" w:rsidRDefault="00FC508E" w:rsidP="007340AB">
    <w:pPr>
      <w:pStyle w:val="Footer"/>
      <w:ind w:right="360"/>
      <w:rPr>
        <w:rStyle w:val="PageNumber"/>
      </w:rPr>
    </w:pPr>
  </w:p>
  <w:p w14:paraId="162E951A" w14:textId="77777777" w:rsidR="00FC508E" w:rsidRDefault="00FC508E" w:rsidP="00EC7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9983F" w14:textId="77777777" w:rsidR="00FC508E" w:rsidRPr="00914D30" w:rsidRDefault="00FC508E" w:rsidP="00FB3A56">
    <w:pPr>
      <w:pStyle w:val="Footer"/>
      <w:spacing w:after="0"/>
      <w:jc w:val="right"/>
      <w:rPr>
        <w:i/>
        <w:color w:val="000000" w:themeColor="text1"/>
        <w:sz w:val="16"/>
        <w:szCs w:val="16"/>
      </w:rPr>
    </w:pPr>
    <w:r w:rsidRPr="00914D30">
      <w:rPr>
        <w:i/>
        <w:color w:val="000000" w:themeColor="text1"/>
        <w:sz w:val="16"/>
        <w:szCs w:val="16"/>
      </w:rPr>
      <w:t>Ecosystems Unit, Lesson 3</w:t>
    </w:r>
  </w:p>
  <w:p w14:paraId="2B02A4E5" w14:textId="77777777" w:rsidR="00FC508E" w:rsidRPr="00914D30" w:rsidRDefault="00FC508E" w:rsidP="00FB3A56">
    <w:pPr>
      <w:pStyle w:val="Footer"/>
      <w:spacing w:after="0"/>
      <w:jc w:val="right"/>
      <w:rPr>
        <w:color w:val="000000" w:themeColor="text1"/>
        <w:sz w:val="16"/>
        <w:szCs w:val="16"/>
      </w:rPr>
    </w:pPr>
    <w:r w:rsidRPr="00914D30">
      <w:rPr>
        <w:color w:val="000000" w:themeColor="text1"/>
        <w:sz w:val="16"/>
        <w:szCs w:val="16"/>
      </w:rPr>
      <w:fldChar w:fldCharType="begin"/>
    </w:r>
    <w:r w:rsidRPr="00914D30">
      <w:rPr>
        <w:color w:val="000000" w:themeColor="text1"/>
        <w:sz w:val="16"/>
        <w:szCs w:val="16"/>
      </w:rPr>
      <w:instrText xml:space="preserve"> PAGE  \* MERGEFORMAT </w:instrText>
    </w:r>
    <w:r w:rsidRPr="00914D30">
      <w:rPr>
        <w:color w:val="000000" w:themeColor="text1"/>
        <w:sz w:val="16"/>
        <w:szCs w:val="16"/>
      </w:rPr>
      <w:fldChar w:fldCharType="separate"/>
    </w:r>
    <w:r w:rsidRPr="00914D30">
      <w:rPr>
        <w:noProof/>
        <w:color w:val="000000" w:themeColor="text1"/>
        <w:sz w:val="16"/>
        <w:szCs w:val="16"/>
      </w:rPr>
      <w:t>4</w:t>
    </w:r>
    <w:r w:rsidRPr="00914D30">
      <w:rPr>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3210F" w14:textId="77777777" w:rsidR="00FC508E" w:rsidRPr="00914D30" w:rsidRDefault="00FC508E" w:rsidP="00FB3A56">
    <w:pPr>
      <w:pStyle w:val="Footer"/>
      <w:spacing w:after="0"/>
      <w:jc w:val="right"/>
      <w:rPr>
        <w:i/>
        <w:color w:val="000000" w:themeColor="text1"/>
        <w:sz w:val="16"/>
        <w:szCs w:val="16"/>
      </w:rPr>
    </w:pPr>
    <w:r w:rsidRPr="00914D30">
      <w:rPr>
        <w:i/>
        <w:iCs/>
        <w:noProof/>
        <w:color w:val="000000" w:themeColor="text1"/>
        <w:sz w:val="16"/>
        <w:szCs w:val="16"/>
      </w:rPr>
      <w:drawing>
        <wp:anchor distT="0" distB="0" distL="114300" distR="114300" simplePos="0" relativeHeight="251675648" behindDoc="0" locked="0" layoutInCell="1" allowOverlap="1" wp14:anchorId="130E44E9" wp14:editId="25765EEF">
          <wp:simplePos x="0" y="0"/>
          <wp:positionH relativeFrom="margin">
            <wp:posOffset>0</wp:posOffset>
          </wp:positionH>
          <wp:positionV relativeFrom="paragraph">
            <wp:posOffset>0</wp:posOffset>
          </wp:positionV>
          <wp:extent cx="1596602" cy="362136"/>
          <wp:effectExtent l="0" t="0" r="3810" b="0"/>
          <wp:wrapNone/>
          <wp:docPr id="8" name="Picture 8"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914D30">
      <w:rPr>
        <w:i/>
        <w:iCs/>
        <w:color w:val="000000" w:themeColor="text1"/>
        <w:sz w:val="16"/>
        <w:szCs w:val="16"/>
      </w:rPr>
      <w:t>Ecosystems</w:t>
    </w:r>
    <w:r w:rsidRPr="00914D30">
      <w:rPr>
        <w:i/>
        <w:color w:val="000000" w:themeColor="text1"/>
        <w:sz w:val="16"/>
        <w:szCs w:val="16"/>
      </w:rPr>
      <w:t xml:space="preserve"> Unit, Lesson 3</w:t>
    </w:r>
  </w:p>
  <w:p w14:paraId="7A97F5B1" w14:textId="77777777" w:rsidR="00FC508E" w:rsidRDefault="00FC508E" w:rsidP="00FB3A56">
    <w:pPr>
      <w:pStyle w:val="Footer"/>
      <w:spacing w:after="0"/>
      <w:jc w:val="right"/>
      <w:rPr>
        <w:i/>
        <w:sz w:val="16"/>
        <w:szCs w:val="16"/>
      </w:rPr>
    </w:pPr>
    <w:r w:rsidRPr="008B5602">
      <w:rPr>
        <w:i/>
        <w:sz w:val="16"/>
        <w:szCs w:val="16"/>
      </w:rPr>
      <w:t>Carbon: Tran</w:t>
    </w:r>
    <w:r>
      <w:rPr>
        <w:i/>
        <w:sz w:val="16"/>
        <w:szCs w:val="16"/>
      </w:rPr>
      <w:t>sformations in Matter and Energy 2019</w:t>
    </w:r>
  </w:p>
  <w:p w14:paraId="32B97ED0" w14:textId="77777777" w:rsidR="00FC508E" w:rsidRDefault="00FC508E" w:rsidP="00FB3A56">
    <w:pPr>
      <w:pStyle w:val="Footer"/>
      <w:tabs>
        <w:tab w:val="clear" w:pos="4320"/>
        <w:tab w:val="clear" w:pos="8640"/>
        <w:tab w:val="left" w:pos="8160"/>
      </w:tabs>
      <w:jc w:val="right"/>
    </w:pPr>
    <w:r w:rsidRPr="008B5602">
      <w:rPr>
        <w:i/>
        <w:sz w:val="16"/>
        <w:szCs w:val="16"/>
      </w:rPr>
      <w:t>Michigan State University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12B6" w14:textId="77777777" w:rsidR="00FC508E" w:rsidRPr="00E054C9" w:rsidRDefault="00FC508E" w:rsidP="00960864">
    <w:pPr>
      <w:pStyle w:val="Footer"/>
      <w:spacing w:after="0"/>
      <w:jc w:val="right"/>
      <w:rPr>
        <w:i/>
        <w:color w:val="000000" w:themeColor="text1"/>
        <w:sz w:val="16"/>
        <w:szCs w:val="16"/>
      </w:rPr>
    </w:pPr>
    <w:r w:rsidRPr="00E054C9">
      <w:rPr>
        <w:i/>
        <w:color w:val="000000" w:themeColor="text1"/>
        <w:sz w:val="16"/>
        <w:szCs w:val="16"/>
      </w:rPr>
      <w:t>Ecosystems Unit, Lesson 3</w:t>
    </w:r>
  </w:p>
  <w:p w14:paraId="70AEBB7D" w14:textId="77777777" w:rsidR="00FC508E" w:rsidRPr="00960864" w:rsidRDefault="00FC508E" w:rsidP="00960864">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Pr>
        <w:noProof/>
        <w:color w:val="000000" w:themeColor="text1"/>
        <w:sz w:val="16"/>
        <w:szCs w:val="16"/>
      </w:rPr>
      <w:t>5</w:t>
    </w:r>
    <w:r w:rsidRPr="00F538F4">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4E9606" w14:textId="77777777" w:rsidR="00CF2135" w:rsidRDefault="00CF2135" w:rsidP="00EC7FB3">
      <w:r>
        <w:separator/>
      </w:r>
    </w:p>
  </w:footnote>
  <w:footnote w:type="continuationSeparator" w:id="0">
    <w:p w14:paraId="0901FC6C" w14:textId="77777777" w:rsidR="00CF2135" w:rsidRDefault="00CF2135" w:rsidP="00EC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81A4D"/>
    <w:multiLevelType w:val="hybridMultilevel"/>
    <w:tmpl w:val="57861D24"/>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1" w15:restartNumberingAfterBreak="0">
    <w:nsid w:val="01391840"/>
    <w:multiLevelType w:val="hybridMultilevel"/>
    <w:tmpl w:val="F502F3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8D30D2"/>
    <w:multiLevelType w:val="hybridMultilevel"/>
    <w:tmpl w:val="5510DB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2B36B9"/>
    <w:multiLevelType w:val="hybridMultilevel"/>
    <w:tmpl w:val="1AFCAB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9B23F4"/>
    <w:multiLevelType w:val="multilevel"/>
    <w:tmpl w:val="0D3AC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2A742E"/>
    <w:multiLevelType w:val="hybridMultilevel"/>
    <w:tmpl w:val="C6007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7B4D55"/>
    <w:multiLevelType w:val="hybridMultilevel"/>
    <w:tmpl w:val="9F645E24"/>
    <w:lvl w:ilvl="0" w:tplc="FED247B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4408A8"/>
    <w:multiLevelType w:val="hybridMultilevel"/>
    <w:tmpl w:val="5C8E32CE"/>
    <w:lvl w:ilvl="0" w:tplc="3856C7B6">
      <w:start w:val="1"/>
      <w:numFmt w:val="decimal"/>
      <w:lvlText w:val="%1."/>
      <w:lvlJc w:val="left"/>
      <w:pPr>
        <w:ind w:left="360" w:hanging="360"/>
      </w:pPr>
      <w:rPr>
        <w:b/>
      </w:r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97087718">
      <w:start w:val="1"/>
      <w:numFmt w:val="decimal"/>
      <w:lvlText w:val="%4."/>
      <w:lvlJc w:val="left"/>
      <w:pPr>
        <w:ind w:left="360" w:hanging="360"/>
      </w:pPr>
      <w:rPr>
        <w:b/>
      </w:r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8" w15:restartNumberingAfterBreak="0">
    <w:nsid w:val="0F8D4232"/>
    <w:multiLevelType w:val="hybridMultilevel"/>
    <w:tmpl w:val="D7D24E6C"/>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FC11512"/>
    <w:multiLevelType w:val="hybridMultilevel"/>
    <w:tmpl w:val="EF58C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91E19"/>
    <w:multiLevelType w:val="hybridMultilevel"/>
    <w:tmpl w:val="B3AC82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45C2F2A"/>
    <w:multiLevelType w:val="hybridMultilevel"/>
    <w:tmpl w:val="516883B8"/>
    <w:lvl w:ilvl="0" w:tplc="1256D6FE">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5CB37A9"/>
    <w:multiLevelType w:val="multilevel"/>
    <w:tmpl w:val="8304D79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val="0"/>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 w15:restartNumberingAfterBreak="0">
    <w:nsid w:val="16CA7D00"/>
    <w:multiLevelType w:val="hybridMultilevel"/>
    <w:tmpl w:val="7B584D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119012A"/>
    <w:multiLevelType w:val="hybridMultilevel"/>
    <w:tmpl w:val="BBB22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824ADF"/>
    <w:multiLevelType w:val="hybridMultilevel"/>
    <w:tmpl w:val="34DE7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1142CB"/>
    <w:multiLevelType w:val="hybridMultilevel"/>
    <w:tmpl w:val="3F88D0B4"/>
    <w:lvl w:ilvl="0" w:tplc="159C72C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7755D3A"/>
    <w:multiLevelType w:val="hybridMultilevel"/>
    <w:tmpl w:val="A3D6B1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B22652D"/>
    <w:multiLevelType w:val="hybridMultilevel"/>
    <w:tmpl w:val="8E3E7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DB1948"/>
    <w:multiLevelType w:val="hybridMultilevel"/>
    <w:tmpl w:val="61C8CF6A"/>
    <w:lvl w:ilvl="0" w:tplc="8A2E95B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2D68B4"/>
    <w:multiLevelType w:val="hybridMultilevel"/>
    <w:tmpl w:val="590238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04E6353"/>
    <w:multiLevelType w:val="hybridMultilevel"/>
    <w:tmpl w:val="7208F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4414E7"/>
    <w:multiLevelType w:val="hybridMultilevel"/>
    <w:tmpl w:val="547C7E9E"/>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23" w15:restartNumberingAfterBreak="0">
    <w:nsid w:val="326C0A18"/>
    <w:multiLevelType w:val="hybridMultilevel"/>
    <w:tmpl w:val="CB0E84DC"/>
    <w:lvl w:ilvl="0" w:tplc="657A671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D3316"/>
    <w:multiLevelType w:val="hybridMultilevel"/>
    <w:tmpl w:val="028C2F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BF56E57"/>
    <w:multiLevelType w:val="hybridMultilevel"/>
    <w:tmpl w:val="809AF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0E594F"/>
    <w:multiLevelType w:val="hybridMultilevel"/>
    <w:tmpl w:val="D6644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A91A58"/>
    <w:multiLevelType w:val="hybridMultilevel"/>
    <w:tmpl w:val="2280DDE6"/>
    <w:lvl w:ilvl="0" w:tplc="2E863270">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FA32400"/>
    <w:multiLevelType w:val="hybridMultilevel"/>
    <w:tmpl w:val="A640858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408F75D1"/>
    <w:multiLevelType w:val="hybridMultilevel"/>
    <w:tmpl w:val="6B3E9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034E36"/>
    <w:multiLevelType w:val="hybridMultilevel"/>
    <w:tmpl w:val="20C224FC"/>
    <w:lvl w:ilvl="0" w:tplc="44526C7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7364F4"/>
    <w:multiLevelType w:val="hybridMultilevel"/>
    <w:tmpl w:val="57C23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AD7210"/>
    <w:multiLevelType w:val="hybridMultilevel"/>
    <w:tmpl w:val="5CF6C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BE70E2"/>
    <w:multiLevelType w:val="multilevel"/>
    <w:tmpl w:val="C5C48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5231FEA"/>
    <w:multiLevelType w:val="hybridMultilevel"/>
    <w:tmpl w:val="F794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DB2E00"/>
    <w:multiLevelType w:val="hybridMultilevel"/>
    <w:tmpl w:val="E1DE8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9B5EAC"/>
    <w:multiLevelType w:val="hybridMultilevel"/>
    <w:tmpl w:val="6C686722"/>
    <w:lvl w:ilvl="0" w:tplc="1E3E8434">
      <w:start w:val="1"/>
      <w:numFmt w:val="decimal"/>
      <w:lvlText w:val="%1."/>
      <w:lvlJc w:val="lef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FE07880"/>
    <w:multiLevelType w:val="hybridMultilevel"/>
    <w:tmpl w:val="1B202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8B2474"/>
    <w:multiLevelType w:val="hybridMultilevel"/>
    <w:tmpl w:val="5CD26E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51160143"/>
    <w:multiLevelType w:val="hybridMultilevel"/>
    <w:tmpl w:val="50AE9F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36E5CF7"/>
    <w:multiLevelType w:val="hybridMultilevel"/>
    <w:tmpl w:val="1F067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4144AA4"/>
    <w:multiLevelType w:val="hybridMultilevel"/>
    <w:tmpl w:val="55DC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F16E04"/>
    <w:multiLevelType w:val="hybridMultilevel"/>
    <w:tmpl w:val="99BAE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1C7ADE"/>
    <w:multiLevelType w:val="hybridMultilevel"/>
    <w:tmpl w:val="C9927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991C33"/>
    <w:multiLevelType w:val="hybridMultilevel"/>
    <w:tmpl w:val="151C427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5B0E5F49"/>
    <w:multiLevelType w:val="hybridMultilevel"/>
    <w:tmpl w:val="78E8CDEE"/>
    <w:lvl w:ilvl="0" w:tplc="8A2E95B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E64DA3"/>
    <w:multiLevelType w:val="hybridMultilevel"/>
    <w:tmpl w:val="1B7A8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AE2157"/>
    <w:multiLevelType w:val="hybridMultilevel"/>
    <w:tmpl w:val="F8CC436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57763BB"/>
    <w:multiLevelType w:val="hybridMultilevel"/>
    <w:tmpl w:val="829622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65A35ED9"/>
    <w:multiLevelType w:val="hybridMultilevel"/>
    <w:tmpl w:val="E0C69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E7721B7"/>
    <w:multiLevelType w:val="hybridMultilevel"/>
    <w:tmpl w:val="513E24EA"/>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1" w15:restartNumberingAfterBreak="0">
    <w:nsid w:val="6F2E1603"/>
    <w:multiLevelType w:val="hybridMultilevel"/>
    <w:tmpl w:val="560ED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6E0AA1"/>
    <w:multiLevelType w:val="hybridMultilevel"/>
    <w:tmpl w:val="EAD44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1314203"/>
    <w:multiLevelType w:val="hybridMultilevel"/>
    <w:tmpl w:val="7F86A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5120420"/>
    <w:multiLevelType w:val="hybridMultilevel"/>
    <w:tmpl w:val="44D8A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7025B4E"/>
    <w:multiLevelType w:val="hybridMultilevel"/>
    <w:tmpl w:val="18026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A8B7AF0"/>
    <w:multiLevelType w:val="hybridMultilevel"/>
    <w:tmpl w:val="3606F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D15716D"/>
    <w:multiLevelType w:val="hybridMultilevel"/>
    <w:tmpl w:val="4D88C2EC"/>
    <w:lvl w:ilvl="0" w:tplc="0409000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7E39241E"/>
    <w:multiLevelType w:val="hybridMultilevel"/>
    <w:tmpl w:val="141253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F1C251A"/>
    <w:multiLevelType w:val="hybridMultilevel"/>
    <w:tmpl w:val="359AB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7"/>
  </w:num>
  <w:num w:numId="2">
    <w:abstractNumId w:val="8"/>
  </w:num>
  <w:num w:numId="3">
    <w:abstractNumId w:val="23"/>
  </w:num>
  <w:num w:numId="4">
    <w:abstractNumId w:val="58"/>
  </w:num>
  <w:num w:numId="5">
    <w:abstractNumId w:val="3"/>
  </w:num>
  <w:num w:numId="6">
    <w:abstractNumId w:val="15"/>
  </w:num>
  <w:num w:numId="7">
    <w:abstractNumId w:val="11"/>
  </w:num>
  <w:num w:numId="8">
    <w:abstractNumId w:val="7"/>
  </w:num>
  <w:num w:numId="9">
    <w:abstractNumId w:val="32"/>
  </w:num>
  <w:num w:numId="10">
    <w:abstractNumId w:val="28"/>
  </w:num>
  <w:num w:numId="11">
    <w:abstractNumId w:val="34"/>
  </w:num>
  <w:num w:numId="12">
    <w:abstractNumId w:val="54"/>
  </w:num>
  <w:num w:numId="13">
    <w:abstractNumId w:val="16"/>
  </w:num>
  <w:num w:numId="14">
    <w:abstractNumId w:val="56"/>
  </w:num>
  <w:num w:numId="15">
    <w:abstractNumId w:val="49"/>
  </w:num>
  <w:num w:numId="16">
    <w:abstractNumId w:val="38"/>
  </w:num>
  <w:num w:numId="17">
    <w:abstractNumId w:val="30"/>
  </w:num>
  <w:num w:numId="18">
    <w:abstractNumId w:val="24"/>
  </w:num>
  <w:num w:numId="19">
    <w:abstractNumId w:val="2"/>
  </w:num>
  <w:num w:numId="20">
    <w:abstractNumId w:val="43"/>
  </w:num>
  <w:num w:numId="21">
    <w:abstractNumId w:val="9"/>
  </w:num>
  <w:num w:numId="22">
    <w:abstractNumId w:val="36"/>
  </w:num>
  <w:num w:numId="23">
    <w:abstractNumId w:val="45"/>
  </w:num>
  <w:num w:numId="24">
    <w:abstractNumId w:val="27"/>
  </w:num>
  <w:num w:numId="25">
    <w:abstractNumId w:val="44"/>
  </w:num>
  <w:num w:numId="26">
    <w:abstractNumId w:val="35"/>
  </w:num>
  <w:num w:numId="27">
    <w:abstractNumId w:val="6"/>
  </w:num>
  <w:num w:numId="28">
    <w:abstractNumId w:val="10"/>
  </w:num>
  <w:num w:numId="29">
    <w:abstractNumId w:val="20"/>
  </w:num>
  <w:num w:numId="30">
    <w:abstractNumId w:val="40"/>
  </w:num>
  <w:num w:numId="31">
    <w:abstractNumId w:val="0"/>
  </w:num>
  <w:num w:numId="32">
    <w:abstractNumId w:val="14"/>
  </w:num>
  <w:num w:numId="33">
    <w:abstractNumId w:val="52"/>
  </w:num>
  <w:num w:numId="34">
    <w:abstractNumId w:val="25"/>
  </w:num>
  <w:num w:numId="35">
    <w:abstractNumId w:val="18"/>
  </w:num>
  <w:num w:numId="36">
    <w:abstractNumId w:val="4"/>
  </w:num>
  <w:num w:numId="37">
    <w:abstractNumId w:val="46"/>
  </w:num>
  <w:num w:numId="38">
    <w:abstractNumId w:val="33"/>
  </w:num>
  <w:num w:numId="39">
    <w:abstractNumId w:val="39"/>
  </w:num>
  <w:num w:numId="40">
    <w:abstractNumId w:val="17"/>
  </w:num>
  <w:num w:numId="41">
    <w:abstractNumId w:val="13"/>
  </w:num>
  <w:num w:numId="42">
    <w:abstractNumId w:val="1"/>
  </w:num>
  <w:num w:numId="43">
    <w:abstractNumId w:val="59"/>
  </w:num>
  <w:num w:numId="44">
    <w:abstractNumId w:val="50"/>
  </w:num>
  <w:num w:numId="45">
    <w:abstractNumId w:val="26"/>
  </w:num>
  <w:num w:numId="46">
    <w:abstractNumId w:val="29"/>
  </w:num>
  <w:num w:numId="47">
    <w:abstractNumId w:val="12"/>
  </w:num>
  <w:num w:numId="48">
    <w:abstractNumId w:val="21"/>
  </w:num>
  <w:num w:numId="49">
    <w:abstractNumId w:val="31"/>
  </w:num>
  <w:num w:numId="50">
    <w:abstractNumId w:val="55"/>
  </w:num>
  <w:num w:numId="51">
    <w:abstractNumId w:val="47"/>
  </w:num>
  <w:num w:numId="52">
    <w:abstractNumId w:val="19"/>
  </w:num>
  <w:num w:numId="53">
    <w:abstractNumId w:val="48"/>
  </w:num>
  <w:num w:numId="54">
    <w:abstractNumId w:val="41"/>
  </w:num>
  <w:num w:numId="55">
    <w:abstractNumId w:val="37"/>
  </w:num>
  <w:num w:numId="56">
    <w:abstractNumId w:val="5"/>
  </w:num>
  <w:num w:numId="57">
    <w:abstractNumId w:val="51"/>
  </w:num>
  <w:num w:numId="58">
    <w:abstractNumId w:val="53"/>
  </w:num>
  <w:num w:numId="59">
    <w:abstractNumId w:val="22"/>
  </w:num>
  <w:num w:numId="60">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764"/>
    <w:rsid w:val="000057CC"/>
    <w:rsid w:val="00007305"/>
    <w:rsid w:val="00013AAC"/>
    <w:rsid w:val="00016EEC"/>
    <w:rsid w:val="00020D71"/>
    <w:rsid w:val="000237BB"/>
    <w:rsid w:val="00023A0A"/>
    <w:rsid w:val="00026C39"/>
    <w:rsid w:val="0003246B"/>
    <w:rsid w:val="0003250C"/>
    <w:rsid w:val="000338A2"/>
    <w:rsid w:val="0004052D"/>
    <w:rsid w:val="00042D5E"/>
    <w:rsid w:val="00045EB8"/>
    <w:rsid w:val="0005288F"/>
    <w:rsid w:val="00061BEB"/>
    <w:rsid w:val="000653D9"/>
    <w:rsid w:val="00070C9C"/>
    <w:rsid w:val="00073966"/>
    <w:rsid w:val="00075153"/>
    <w:rsid w:val="000802CA"/>
    <w:rsid w:val="00082F52"/>
    <w:rsid w:val="00084105"/>
    <w:rsid w:val="00092A97"/>
    <w:rsid w:val="00095D6B"/>
    <w:rsid w:val="00096A7A"/>
    <w:rsid w:val="000A4005"/>
    <w:rsid w:val="000A5237"/>
    <w:rsid w:val="000A5356"/>
    <w:rsid w:val="000A607C"/>
    <w:rsid w:val="000A661E"/>
    <w:rsid w:val="000A6CB3"/>
    <w:rsid w:val="000B4D4C"/>
    <w:rsid w:val="000B5716"/>
    <w:rsid w:val="000C24CA"/>
    <w:rsid w:val="000C495D"/>
    <w:rsid w:val="000C7328"/>
    <w:rsid w:val="000D04EE"/>
    <w:rsid w:val="000D3047"/>
    <w:rsid w:val="000E087D"/>
    <w:rsid w:val="000E2453"/>
    <w:rsid w:val="000E3042"/>
    <w:rsid w:val="000E3582"/>
    <w:rsid w:val="000E5EE0"/>
    <w:rsid w:val="000E60EA"/>
    <w:rsid w:val="000F216D"/>
    <w:rsid w:val="000F311D"/>
    <w:rsid w:val="000F7E6D"/>
    <w:rsid w:val="001017EB"/>
    <w:rsid w:val="0010683C"/>
    <w:rsid w:val="00106BEE"/>
    <w:rsid w:val="00106D59"/>
    <w:rsid w:val="00111D6D"/>
    <w:rsid w:val="001133AF"/>
    <w:rsid w:val="001204B4"/>
    <w:rsid w:val="00127627"/>
    <w:rsid w:val="00127AD7"/>
    <w:rsid w:val="00131185"/>
    <w:rsid w:val="001314E9"/>
    <w:rsid w:val="001320DA"/>
    <w:rsid w:val="00132CA1"/>
    <w:rsid w:val="00142814"/>
    <w:rsid w:val="001435CE"/>
    <w:rsid w:val="00143CC3"/>
    <w:rsid w:val="00144BB5"/>
    <w:rsid w:val="001464F2"/>
    <w:rsid w:val="00151536"/>
    <w:rsid w:val="00152D64"/>
    <w:rsid w:val="001537AD"/>
    <w:rsid w:val="00154BC7"/>
    <w:rsid w:val="00155485"/>
    <w:rsid w:val="00165BB6"/>
    <w:rsid w:val="00167605"/>
    <w:rsid w:val="001711A7"/>
    <w:rsid w:val="00171269"/>
    <w:rsid w:val="00173561"/>
    <w:rsid w:val="00174185"/>
    <w:rsid w:val="00175538"/>
    <w:rsid w:val="001771DF"/>
    <w:rsid w:val="001778D3"/>
    <w:rsid w:val="00184F5A"/>
    <w:rsid w:val="00192BA4"/>
    <w:rsid w:val="00194168"/>
    <w:rsid w:val="00195C73"/>
    <w:rsid w:val="0019632E"/>
    <w:rsid w:val="00197255"/>
    <w:rsid w:val="00197658"/>
    <w:rsid w:val="00197D39"/>
    <w:rsid w:val="001A1868"/>
    <w:rsid w:val="001A23A4"/>
    <w:rsid w:val="001A482C"/>
    <w:rsid w:val="001A5987"/>
    <w:rsid w:val="001A7F00"/>
    <w:rsid w:val="001B0218"/>
    <w:rsid w:val="001B0B38"/>
    <w:rsid w:val="001B223F"/>
    <w:rsid w:val="001B2CDA"/>
    <w:rsid w:val="001B385A"/>
    <w:rsid w:val="001C10ED"/>
    <w:rsid w:val="001C3CA2"/>
    <w:rsid w:val="001C488D"/>
    <w:rsid w:val="001C5542"/>
    <w:rsid w:val="001C56BF"/>
    <w:rsid w:val="001D3CF9"/>
    <w:rsid w:val="001D3D66"/>
    <w:rsid w:val="001E2C7A"/>
    <w:rsid w:val="001E409A"/>
    <w:rsid w:val="001E48D3"/>
    <w:rsid w:val="001E5E84"/>
    <w:rsid w:val="001F1966"/>
    <w:rsid w:val="00207525"/>
    <w:rsid w:val="002107F5"/>
    <w:rsid w:val="00215C2C"/>
    <w:rsid w:val="00224E86"/>
    <w:rsid w:val="00225883"/>
    <w:rsid w:val="0023375E"/>
    <w:rsid w:val="002359C7"/>
    <w:rsid w:val="00237D69"/>
    <w:rsid w:val="002408BC"/>
    <w:rsid w:val="00241075"/>
    <w:rsid w:val="00245075"/>
    <w:rsid w:val="00251817"/>
    <w:rsid w:val="0025191A"/>
    <w:rsid w:val="00251CA2"/>
    <w:rsid w:val="0026079B"/>
    <w:rsid w:val="00261854"/>
    <w:rsid w:val="002626F2"/>
    <w:rsid w:val="002665D1"/>
    <w:rsid w:val="00266AAD"/>
    <w:rsid w:val="00273D73"/>
    <w:rsid w:val="00273FB3"/>
    <w:rsid w:val="002749BF"/>
    <w:rsid w:val="00274C9E"/>
    <w:rsid w:val="00275484"/>
    <w:rsid w:val="00286747"/>
    <w:rsid w:val="002869BF"/>
    <w:rsid w:val="00287BF5"/>
    <w:rsid w:val="00290C2D"/>
    <w:rsid w:val="002910E2"/>
    <w:rsid w:val="00291BA8"/>
    <w:rsid w:val="002922CA"/>
    <w:rsid w:val="002A2740"/>
    <w:rsid w:val="002A2E95"/>
    <w:rsid w:val="002A454F"/>
    <w:rsid w:val="002A4687"/>
    <w:rsid w:val="002B0201"/>
    <w:rsid w:val="002B21CE"/>
    <w:rsid w:val="002B29CC"/>
    <w:rsid w:val="002B2E43"/>
    <w:rsid w:val="002B4901"/>
    <w:rsid w:val="002B492E"/>
    <w:rsid w:val="002B4966"/>
    <w:rsid w:val="002B5F20"/>
    <w:rsid w:val="002B6751"/>
    <w:rsid w:val="002C19E1"/>
    <w:rsid w:val="002C3494"/>
    <w:rsid w:val="002C43C3"/>
    <w:rsid w:val="002C7263"/>
    <w:rsid w:val="002D2B28"/>
    <w:rsid w:val="002D4BDB"/>
    <w:rsid w:val="002D6750"/>
    <w:rsid w:val="002D7AB0"/>
    <w:rsid w:val="002E2AD1"/>
    <w:rsid w:val="002E2E64"/>
    <w:rsid w:val="002E52D5"/>
    <w:rsid w:val="002E5AD4"/>
    <w:rsid w:val="002E77AF"/>
    <w:rsid w:val="002F160C"/>
    <w:rsid w:val="002F2096"/>
    <w:rsid w:val="002F2309"/>
    <w:rsid w:val="002F23F3"/>
    <w:rsid w:val="002F2E89"/>
    <w:rsid w:val="002F3E45"/>
    <w:rsid w:val="002F5D0A"/>
    <w:rsid w:val="002F7F27"/>
    <w:rsid w:val="00300262"/>
    <w:rsid w:val="0030569C"/>
    <w:rsid w:val="003066A9"/>
    <w:rsid w:val="003067A9"/>
    <w:rsid w:val="0030768D"/>
    <w:rsid w:val="0031231C"/>
    <w:rsid w:val="00313D22"/>
    <w:rsid w:val="0031660E"/>
    <w:rsid w:val="0032655E"/>
    <w:rsid w:val="00327694"/>
    <w:rsid w:val="00334D0B"/>
    <w:rsid w:val="00337F2A"/>
    <w:rsid w:val="00340706"/>
    <w:rsid w:val="00341F86"/>
    <w:rsid w:val="00346CF5"/>
    <w:rsid w:val="003504CE"/>
    <w:rsid w:val="00351F53"/>
    <w:rsid w:val="003526B3"/>
    <w:rsid w:val="00352F6C"/>
    <w:rsid w:val="0035353E"/>
    <w:rsid w:val="003546D9"/>
    <w:rsid w:val="00361C72"/>
    <w:rsid w:val="00362ADC"/>
    <w:rsid w:val="003655BE"/>
    <w:rsid w:val="003675D2"/>
    <w:rsid w:val="00375406"/>
    <w:rsid w:val="0037672C"/>
    <w:rsid w:val="00380E0D"/>
    <w:rsid w:val="00381391"/>
    <w:rsid w:val="00384162"/>
    <w:rsid w:val="003878E6"/>
    <w:rsid w:val="0039538D"/>
    <w:rsid w:val="00395498"/>
    <w:rsid w:val="00397B04"/>
    <w:rsid w:val="003A0D7B"/>
    <w:rsid w:val="003A0F2D"/>
    <w:rsid w:val="003A4A4E"/>
    <w:rsid w:val="003A699D"/>
    <w:rsid w:val="003A7F59"/>
    <w:rsid w:val="003B226C"/>
    <w:rsid w:val="003B3A3C"/>
    <w:rsid w:val="003C1C6E"/>
    <w:rsid w:val="003C3289"/>
    <w:rsid w:val="003D1E8D"/>
    <w:rsid w:val="003D393E"/>
    <w:rsid w:val="003D431D"/>
    <w:rsid w:val="003D4549"/>
    <w:rsid w:val="003D4C15"/>
    <w:rsid w:val="003D7E04"/>
    <w:rsid w:val="003E0557"/>
    <w:rsid w:val="003E0743"/>
    <w:rsid w:val="003E0FF7"/>
    <w:rsid w:val="003E50AF"/>
    <w:rsid w:val="003E7193"/>
    <w:rsid w:val="003F09D7"/>
    <w:rsid w:val="003F7311"/>
    <w:rsid w:val="00405E09"/>
    <w:rsid w:val="00407C93"/>
    <w:rsid w:val="00412A43"/>
    <w:rsid w:val="00415C74"/>
    <w:rsid w:val="00417266"/>
    <w:rsid w:val="004231D7"/>
    <w:rsid w:val="004232B0"/>
    <w:rsid w:val="00426B20"/>
    <w:rsid w:val="00426F4F"/>
    <w:rsid w:val="00434762"/>
    <w:rsid w:val="00437857"/>
    <w:rsid w:val="00443EBB"/>
    <w:rsid w:val="00450FA0"/>
    <w:rsid w:val="004518D4"/>
    <w:rsid w:val="00463313"/>
    <w:rsid w:val="004662AB"/>
    <w:rsid w:val="0047012A"/>
    <w:rsid w:val="00470C82"/>
    <w:rsid w:val="00470F12"/>
    <w:rsid w:val="0047286F"/>
    <w:rsid w:val="00476A15"/>
    <w:rsid w:val="00476F42"/>
    <w:rsid w:val="004830F9"/>
    <w:rsid w:val="00483920"/>
    <w:rsid w:val="00485D4E"/>
    <w:rsid w:val="004925FC"/>
    <w:rsid w:val="00495D33"/>
    <w:rsid w:val="00495DE6"/>
    <w:rsid w:val="004965AA"/>
    <w:rsid w:val="004A6BD0"/>
    <w:rsid w:val="004A7D3C"/>
    <w:rsid w:val="004B09B6"/>
    <w:rsid w:val="004B5CD9"/>
    <w:rsid w:val="004C14AD"/>
    <w:rsid w:val="004C424E"/>
    <w:rsid w:val="004C796F"/>
    <w:rsid w:val="004C7BBB"/>
    <w:rsid w:val="004D0C56"/>
    <w:rsid w:val="004D11A9"/>
    <w:rsid w:val="004D24F0"/>
    <w:rsid w:val="004D42E6"/>
    <w:rsid w:val="004D6880"/>
    <w:rsid w:val="004E164A"/>
    <w:rsid w:val="004E35CF"/>
    <w:rsid w:val="004E3B0C"/>
    <w:rsid w:val="004E5F50"/>
    <w:rsid w:val="004E625C"/>
    <w:rsid w:val="004E63F3"/>
    <w:rsid w:val="004E6A52"/>
    <w:rsid w:val="004F1A1E"/>
    <w:rsid w:val="004F27CB"/>
    <w:rsid w:val="004F3CA3"/>
    <w:rsid w:val="004F4F38"/>
    <w:rsid w:val="004F75BF"/>
    <w:rsid w:val="004F77B6"/>
    <w:rsid w:val="00500DB2"/>
    <w:rsid w:val="005013CF"/>
    <w:rsid w:val="00503E8D"/>
    <w:rsid w:val="0050514F"/>
    <w:rsid w:val="0050530E"/>
    <w:rsid w:val="00511619"/>
    <w:rsid w:val="005124EC"/>
    <w:rsid w:val="00514858"/>
    <w:rsid w:val="0051785B"/>
    <w:rsid w:val="00522F06"/>
    <w:rsid w:val="00531775"/>
    <w:rsid w:val="00534867"/>
    <w:rsid w:val="00535275"/>
    <w:rsid w:val="0053784A"/>
    <w:rsid w:val="005435CC"/>
    <w:rsid w:val="00552D89"/>
    <w:rsid w:val="00553FEE"/>
    <w:rsid w:val="005545E5"/>
    <w:rsid w:val="00554CEC"/>
    <w:rsid w:val="00554DE6"/>
    <w:rsid w:val="0055612D"/>
    <w:rsid w:val="005570B7"/>
    <w:rsid w:val="005578DE"/>
    <w:rsid w:val="00557A0D"/>
    <w:rsid w:val="00560271"/>
    <w:rsid w:val="00561208"/>
    <w:rsid w:val="005624EB"/>
    <w:rsid w:val="005677E2"/>
    <w:rsid w:val="00567E77"/>
    <w:rsid w:val="00571639"/>
    <w:rsid w:val="0057351B"/>
    <w:rsid w:val="0057513E"/>
    <w:rsid w:val="0057549B"/>
    <w:rsid w:val="00575DBE"/>
    <w:rsid w:val="005763B8"/>
    <w:rsid w:val="005768BE"/>
    <w:rsid w:val="005818CF"/>
    <w:rsid w:val="005863D3"/>
    <w:rsid w:val="005A3235"/>
    <w:rsid w:val="005A5187"/>
    <w:rsid w:val="005A5AD7"/>
    <w:rsid w:val="005A5F13"/>
    <w:rsid w:val="005B09B3"/>
    <w:rsid w:val="005B4A76"/>
    <w:rsid w:val="005B4AC4"/>
    <w:rsid w:val="005B4BCA"/>
    <w:rsid w:val="005B5588"/>
    <w:rsid w:val="005C0EB8"/>
    <w:rsid w:val="005C2446"/>
    <w:rsid w:val="005C27B0"/>
    <w:rsid w:val="005C3DA1"/>
    <w:rsid w:val="005C60BA"/>
    <w:rsid w:val="005C7BC8"/>
    <w:rsid w:val="005D31FE"/>
    <w:rsid w:val="005D3987"/>
    <w:rsid w:val="005D663E"/>
    <w:rsid w:val="005E7457"/>
    <w:rsid w:val="005F123F"/>
    <w:rsid w:val="005F55A8"/>
    <w:rsid w:val="005F7291"/>
    <w:rsid w:val="005F7D1A"/>
    <w:rsid w:val="006016DF"/>
    <w:rsid w:val="0060215A"/>
    <w:rsid w:val="006023E1"/>
    <w:rsid w:val="00604909"/>
    <w:rsid w:val="00604ED0"/>
    <w:rsid w:val="00607AD6"/>
    <w:rsid w:val="0061030D"/>
    <w:rsid w:val="0061283A"/>
    <w:rsid w:val="006135FD"/>
    <w:rsid w:val="00613DBB"/>
    <w:rsid w:val="00614CD4"/>
    <w:rsid w:val="00615155"/>
    <w:rsid w:val="00616260"/>
    <w:rsid w:val="006176F4"/>
    <w:rsid w:val="00617DAD"/>
    <w:rsid w:val="00622B41"/>
    <w:rsid w:val="006256B6"/>
    <w:rsid w:val="00634F25"/>
    <w:rsid w:val="00641CA2"/>
    <w:rsid w:val="00643D80"/>
    <w:rsid w:val="006445FF"/>
    <w:rsid w:val="00646425"/>
    <w:rsid w:val="00647F71"/>
    <w:rsid w:val="00647FFA"/>
    <w:rsid w:val="00653CF1"/>
    <w:rsid w:val="00654F1F"/>
    <w:rsid w:val="00655731"/>
    <w:rsid w:val="0065680E"/>
    <w:rsid w:val="0066053B"/>
    <w:rsid w:val="006605D9"/>
    <w:rsid w:val="0066422F"/>
    <w:rsid w:val="00667B92"/>
    <w:rsid w:val="00672A32"/>
    <w:rsid w:val="00673868"/>
    <w:rsid w:val="0068033E"/>
    <w:rsid w:val="006831C4"/>
    <w:rsid w:val="00683913"/>
    <w:rsid w:val="0068494D"/>
    <w:rsid w:val="00691DA6"/>
    <w:rsid w:val="00697B3F"/>
    <w:rsid w:val="006A0C88"/>
    <w:rsid w:val="006A1274"/>
    <w:rsid w:val="006A35CF"/>
    <w:rsid w:val="006A3B6C"/>
    <w:rsid w:val="006A55FF"/>
    <w:rsid w:val="006A76E2"/>
    <w:rsid w:val="006B1A6E"/>
    <w:rsid w:val="006B4453"/>
    <w:rsid w:val="006B5237"/>
    <w:rsid w:val="006B52CD"/>
    <w:rsid w:val="006B682B"/>
    <w:rsid w:val="006C4A4D"/>
    <w:rsid w:val="006C57FD"/>
    <w:rsid w:val="006C6E18"/>
    <w:rsid w:val="006D14C6"/>
    <w:rsid w:val="006D3A88"/>
    <w:rsid w:val="006D5271"/>
    <w:rsid w:val="006E1305"/>
    <w:rsid w:val="006E212C"/>
    <w:rsid w:val="006E43D9"/>
    <w:rsid w:val="006E5B08"/>
    <w:rsid w:val="006E6D18"/>
    <w:rsid w:val="006F1AC1"/>
    <w:rsid w:val="00700BDF"/>
    <w:rsid w:val="00702B0E"/>
    <w:rsid w:val="00703CE0"/>
    <w:rsid w:val="00705291"/>
    <w:rsid w:val="007117B8"/>
    <w:rsid w:val="007132A7"/>
    <w:rsid w:val="00716A16"/>
    <w:rsid w:val="007218CC"/>
    <w:rsid w:val="00725143"/>
    <w:rsid w:val="0072574A"/>
    <w:rsid w:val="00731083"/>
    <w:rsid w:val="00731139"/>
    <w:rsid w:val="007313E0"/>
    <w:rsid w:val="007340AB"/>
    <w:rsid w:val="00742364"/>
    <w:rsid w:val="00744225"/>
    <w:rsid w:val="00745BFB"/>
    <w:rsid w:val="00752E38"/>
    <w:rsid w:val="00752E8C"/>
    <w:rsid w:val="00755C8C"/>
    <w:rsid w:val="00756075"/>
    <w:rsid w:val="0075608E"/>
    <w:rsid w:val="00756696"/>
    <w:rsid w:val="007575F2"/>
    <w:rsid w:val="00760C65"/>
    <w:rsid w:val="00761F92"/>
    <w:rsid w:val="00763885"/>
    <w:rsid w:val="00763F56"/>
    <w:rsid w:val="00767643"/>
    <w:rsid w:val="00770141"/>
    <w:rsid w:val="00773BEC"/>
    <w:rsid w:val="007755F0"/>
    <w:rsid w:val="00777457"/>
    <w:rsid w:val="00782FF7"/>
    <w:rsid w:val="007850EF"/>
    <w:rsid w:val="00791F1A"/>
    <w:rsid w:val="0079299D"/>
    <w:rsid w:val="00795414"/>
    <w:rsid w:val="007963A9"/>
    <w:rsid w:val="007968C5"/>
    <w:rsid w:val="0079722D"/>
    <w:rsid w:val="00797A1B"/>
    <w:rsid w:val="007A21C2"/>
    <w:rsid w:val="007A37EB"/>
    <w:rsid w:val="007A3B68"/>
    <w:rsid w:val="007A5D4B"/>
    <w:rsid w:val="007B1695"/>
    <w:rsid w:val="007C1D6B"/>
    <w:rsid w:val="007C2011"/>
    <w:rsid w:val="007C259C"/>
    <w:rsid w:val="007C67ED"/>
    <w:rsid w:val="007D3E84"/>
    <w:rsid w:val="007D4E51"/>
    <w:rsid w:val="007E052A"/>
    <w:rsid w:val="007E05A7"/>
    <w:rsid w:val="007E353C"/>
    <w:rsid w:val="007E4037"/>
    <w:rsid w:val="007E43B4"/>
    <w:rsid w:val="007F2E5D"/>
    <w:rsid w:val="007F4187"/>
    <w:rsid w:val="007F65AE"/>
    <w:rsid w:val="008001D6"/>
    <w:rsid w:val="0080078F"/>
    <w:rsid w:val="00802D6E"/>
    <w:rsid w:val="00811C84"/>
    <w:rsid w:val="00812ED1"/>
    <w:rsid w:val="0082269B"/>
    <w:rsid w:val="00822A47"/>
    <w:rsid w:val="00823908"/>
    <w:rsid w:val="00827C8B"/>
    <w:rsid w:val="008312C1"/>
    <w:rsid w:val="00831596"/>
    <w:rsid w:val="00834673"/>
    <w:rsid w:val="008372FD"/>
    <w:rsid w:val="008379CA"/>
    <w:rsid w:val="008418B0"/>
    <w:rsid w:val="00856A41"/>
    <w:rsid w:val="00860E77"/>
    <w:rsid w:val="008668A2"/>
    <w:rsid w:val="00881F8B"/>
    <w:rsid w:val="00882793"/>
    <w:rsid w:val="00887830"/>
    <w:rsid w:val="00891C53"/>
    <w:rsid w:val="00892407"/>
    <w:rsid w:val="00893F29"/>
    <w:rsid w:val="008A1275"/>
    <w:rsid w:val="008A1CCF"/>
    <w:rsid w:val="008B24F0"/>
    <w:rsid w:val="008B360D"/>
    <w:rsid w:val="008B437E"/>
    <w:rsid w:val="008B5C36"/>
    <w:rsid w:val="008B694A"/>
    <w:rsid w:val="008C0E16"/>
    <w:rsid w:val="008C15E9"/>
    <w:rsid w:val="008C5BA8"/>
    <w:rsid w:val="008C5FED"/>
    <w:rsid w:val="008C6506"/>
    <w:rsid w:val="008D0F10"/>
    <w:rsid w:val="008D1BEE"/>
    <w:rsid w:val="008D2B4B"/>
    <w:rsid w:val="008D2FF5"/>
    <w:rsid w:val="008D46AC"/>
    <w:rsid w:val="008E6FB0"/>
    <w:rsid w:val="008E7443"/>
    <w:rsid w:val="008F316B"/>
    <w:rsid w:val="008F6F74"/>
    <w:rsid w:val="009006AC"/>
    <w:rsid w:val="0090465B"/>
    <w:rsid w:val="00904CF1"/>
    <w:rsid w:val="009053A4"/>
    <w:rsid w:val="00906B12"/>
    <w:rsid w:val="00907B80"/>
    <w:rsid w:val="00914D30"/>
    <w:rsid w:val="00916585"/>
    <w:rsid w:val="009175D9"/>
    <w:rsid w:val="0092406C"/>
    <w:rsid w:val="0092763B"/>
    <w:rsid w:val="00930256"/>
    <w:rsid w:val="00936E37"/>
    <w:rsid w:val="00940377"/>
    <w:rsid w:val="00941CC8"/>
    <w:rsid w:val="00942034"/>
    <w:rsid w:val="0095027E"/>
    <w:rsid w:val="00952E2D"/>
    <w:rsid w:val="00953BCB"/>
    <w:rsid w:val="0095594A"/>
    <w:rsid w:val="00957C34"/>
    <w:rsid w:val="00960864"/>
    <w:rsid w:val="0096219E"/>
    <w:rsid w:val="0097398D"/>
    <w:rsid w:val="0098150C"/>
    <w:rsid w:val="009859F5"/>
    <w:rsid w:val="00987D5A"/>
    <w:rsid w:val="009916B5"/>
    <w:rsid w:val="00991BA5"/>
    <w:rsid w:val="0099372B"/>
    <w:rsid w:val="00996252"/>
    <w:rsid w:val="00997A81"/>
    <w:rsid w:val="009A1993"/>
    <w:rsid w:val="009A244B"/>
    <w:rsid w:val="009A3ABF"/>
    <w:rsid w:val="009A4D8B"/>
    <w:rsid w:val="009B121F"/>
    <w:rsid w:val="009B141B"/>
    <w:rsid w:val="009B45C9"/>
    <w:rsid w:val="009C0EAD"/>
    <w:rsid w:val="009C2672"/>
    <w:rsid w:val="009C3CA1"/>
    <w:rsid w:val="009C4E44"/>
    <w:rsid w:val="009D1D88"/>
    <w:rsid w:val="009D465C"/>
    <w:rsid w:val="009D7807"/>
    <w:rsid w:val="009E1320"/>
    <w:rsid w:val="009E2D13"/>
    <w:rsid w:val="009E6E8A"/>
    <w:rsid w:val="009E795F"/>
    <w:rsid w:val="009F1BB9"/>
    <w:rsid w:val="009F2939"/>
    <w:rsid w:val="009F6403"/>
    <w:rsid w:val="00A065DF"/>
    <w:rsid w:val="00A077E0"/>
    <w:rsid w:val="00A14397"/>
    <w:rsid w:val="00A15018"/>
    <w:rsid w:val="00A15CCB"/>
    <w:rsid w:val="00A1640D"/>
    <w:rsid w:val="00A2022E"/>
    <w:rsid w:val="00A21C51"/>
    <w:rsid w:val="00A238FE"/>
    <w:rsid w:val="00A27A06"/>
    <w:rsid w:val="00A27C78"/>
    <w:rsid w:val="00A33740"/>
    <w:rsid w:val="00A36191"/>
    <w:rsid w:val="00A41864"/>
    <w:rsid w:val="00A445FD"/>
    <w:rsid w:val="00A50C35"/>
    <w:rsid w:val="00A52A31"/>
    <w:rsid w:val="00A53217"/>
    <w:rsid w:val="00A633E3"/>
    <w:rsid w:val="00A63A9E"/>
    <w:rsid w:val="00A654FF"/>
    <w:rsid w:val="00A72249"/>
    <w:rsid w:val="00A73F6D"/>
    <w:rsid w:val="00A74214"/>
    <w:rsid w:val="00A770B8"/>
    <w:rsid w:val="00A77D17"/>
    <w:rsid w:val="00A82F85"/>
    <w:rsid w:val="00A90D62"/>
    <w:rsid w:val="00A9187C"/>
    <w:rsid w:val="00A9454B"/>
    <w:rsid w:val="00A97290"/>
    <w:rsid w:val="00AB0FAB"/>
    <w:rsid w:val="00AB1629"/>
    <w:rsid w:val="00AB472F"/>
    <w:rsid w:val="00AC3390"/>
    <w:rsid w:val="00AC3414"/>
    <w:rsid w:val="00AD0701"/>
    <w:rsid w:val="00AD1EFD"/>
    <w:rsid w:val="00AD2D8E"/>
    <w:rsid w:val="00AD3132"/>
    <w:rsid w:val="00AD4500"/>
    <w:rsid w:val="00AD5F80"/>
    <w:rsid w:val="00AD7CEA"/>
    <w:rsid w:val="00AE1AB6"/>
    <w:rsid w:val="00AE23A0"/>
    <w:rsid w:val="00AE2873"/>
    <w:rsid w:val="00AE5EF4"/>
    <w:rsid w:val="00AE6D4D"/>
    <w:rsid w:val="00AE7D05"/>
    <w:rsid w:val="00AE7DE7"/>
    <w:rsid w:val="00AF1A53"/>
    <w:rsid w:val="00B04579"/>
    <w:rsid w:val="00B06175"/>
    <w:rsid w:val="00B1528C"/>
    <w:rsid w:val="00B213F0"/>
    <w:rsid w:val="00B22C02"/>
    <w:rsid w:val="00B23B37"/>
    <w:rsid w:val="00B2474C"/>
    <w:rsid w:val="00B248D1"/>
    <w:rsid w:val="00B249A0"/>
    <w:rsid w:val="00B25B3F"/>
    <w:rsid w:val="00B25CDB"/>
    <w:rsid w:val="00B25EFF"/>
    <w:rsid w:val="00B30392"/>
    <w:rsid w:val="00B31662"/>
    <w:rsid w:val="00B33343"/>
    <w:rsid w:val="00B401D9"/>
    <w:rsid w:val="00B40E7E"/>
    <w:rsid w:val="00B43901"/>
    <w:rsid w:val="00B517E1"/>
    <w:rsid w:val="00B51D9A"/>
    <w:rsid w:val="00B535A3"/>
    <w:rsid w:val="00B5365D"/>
    <w:rsid w:val="00B6265F"/>
    <w:rsid w:val="00B62EB1"/>
    <w:rsid w:val="00B63140"/>
    <w:rsid w:val="00B6554F"/>
    <w:rsid w:val="00B710A2"/>
    <w:rsid w:val="00B71E67"/>
    <w:rsid w:val="00B73198"/>
    <w:rsid w:val="00B73626"/>
    <w:rsid w:val="00B77668"/>
    <w:rsid w:val="00B813BE"/>
    <w:rsid w:val="00B832E3"/>
    <w:rsid w:val="00B842F5"/>
    <w:rsid w:val="00B8453F"/>
    <w:rsid w:val="00B85131"/>
    <w:rsid w:val="00B86819"/>
    <w:rsid w:val="00B92344"/>
    <w:rsid w:val="00B9682F"/>
    <w:rsid w:val="00B9745F"/>
    <w:rsid w:val="00B977E7"/>
    <w:rsid w:val="00BA0568"/>
    <w:rsid w:val="00BA089C"/>
    <w:rsid w:val="00BA1760"/>
    <w:rsid w:val="00BA22E4"/>
    <w:rsid w:val="00BA4189"/>
    <w:rsid w:val="00BB0E06"/>
    <w:rsid w:val="00BB6D3C"/>
    <w:rsid w:val="00BB6F29"/>
    <w:rsid w:val="00BC0764"/>
    <w:rsid w:val="00BC1233"/>
    <w:rsid w:val="00BC75BF"/>
    <w:rsid w:val="00BD1F11"/>
    <w:rsid w:val="00BD3EFE"/>
    <w:rsid w:val="00BD5ACC"/>
    <w:rsid w:val="00BD606A"/>
    <w:rsid w:val="00BD63E1"/>
    <w:rsid w:val="00BE16B6"/>
    <w:rsid w:val="00BE16C8"/>
    <w:rsid w:val="00BE2979"/>
    <w:rsid w:val="00BE4853"/>
    <w:rsid w:val="00BE651E"/>
    <w:rsid w:val="00BF2758"/>
    <w:rsid w:val="00BF3331"/>
    <w:rsid w:val="00C00455"/>
    <w:rsid w:val="00C01CA4"/>
    <w:rsid w:val="00C021E4"/>
    <w:rsid w:val="00C0534C"/>
    <w:rsid w:val="00C05504"/>
    <w:rsid w:val="00C075E8"/>
    <w:rsid w:val="00C10BF2"/>
    <w:rsid w:val="00C137D7"/>
    <w:rsid w:val="00C17D6F"/>
    <w:rsid w:val="00C212F7"/>
    <w:rsid w:val="00C24921"/>
    <w:rsid w:val="00C27404"/>
    <w:rsid w:val="00C346A0"/>
    <w:rsid w:val="00C40308"/>
    <w:rsid w:val="00C51E8E"/>
    <w:rsid w:val="00C5400A"/>
    <w:rsid w:val="00C54401"/>
    <w:rsid w:val="00C54813"/>
    <w:rsid w:val="00C57889"/>
    <w:rsid w:val="00C600D0"/>
    <w:rsid w:val="00C63409"/>
    <w:rsid w:val="00C65BBB"/>
    <w:rsid w:val="00C71458"/>
    <w:rsid w:val="00C71E71"/>
    <w:rsid w:val="00C724FC"/>
    <w:rsid w:val="00C7413E"/>
    <w:rsid w:val="00C74810"/>
    <w:rsid w:val="00C82D59"/>
    <w:rsid w:val="00C8556E"/>
    <w:rsid w:val="00C87008"/>
    <w:rsid w:val="00C875D1"/>
    <w:rsid w:val="00C92F8A"/>
    <w:rsid w:val="00C960C8"/>
    <w:rsid w:val="00C97246"/>
    <w:rsid w:val="00CA65A0"/>
    <w:rsid w:val="00CA7CCC"/>
    <w:rsid w:val="00CB3EEF"/>
    <w:rsid w:val="00CB781D"/>
    <w:rsid w:val="00CC1CD4"/>
    <w:rsid w:val="00CC2673"/>
    <w:rsid w:val="00CD0123"/>
    <w:rsid w:val="00CD1445"/>
    <w:rsid w:val="00CD2B7C"/>
    <w:rsid w:val="00CD35CB"/>
    <w:rsid w:val="00CD686F"/>
    <w:rsid w:val="00CD7022"/>
    <w:rsid w:val="00CE41E8"/>
    <w:rsid w:val="00CE7C1A"/>
    <w:rsid w:val="00CF052E"/>
    <w:rsid w:val="00CF1D7D"/>
    <w:rsid w:val="00CF2135"/>
    <w:rsid w:val="00CF3292"/>
    <w:rsid w:val="00D00827"/>
    <w:rsid w:val="00D00A07"/>
    <w:rsid w:val="00D029FD"/>
    <w:rsid w:val="00D03A9F"/>
    <w:rsid w:val="00D044F4"/>
    <w:rsid w:val="00D072D1"/>
    <w:rsid w:val="00D10218"/>
    <w:rsid w:val="00D11337"/>
    <w:rsid w:val="00D1348F"/>
    <w:rsid w:val="00D134E3"/>
    <w:rsid w:val="00D149A8"/>
    <w:rsid w:val="00D150C6"/>
    <w:rsid w:val="00D20324"/>
    <w:rsid w:val="00D20BEC"/>
    <w:rsid w:val="00D23BA3"/>
    <w:rsid w:val="00D25101"/>
    <w:rsid w:val="00D26799"/>
    <w:rsid w:val="00D27A7C"/>
    <w:rsid w:val="00D32B3B"/>
    <w:rsid w:val="00D35284"/>
    <w:rsid w:val="00D37A10"/>
    <w:rsid w:val="00D431FD"/>
    <w:rsid w:val="00D438F2"/>
    <w:rsid w:val="00D451BB"/>
    <w:rsid w:val="00D47497"/>
    <w:rsid w:val="00D47B7D"/>
    <w:rsid w:val="00D52F5A"/>
    <w:rsid w:val="00D534CF"/>
    <w:rsid w:val="00D53647"/>
    <w:rsid w:val="00D537FA"/>
    <w:rsid w:val="00D542B1"/>
    <w:rsid w:val="00D56975"/>
    <w:rsid w:val="00D63343"/>
    <w:rsid w:val="00D6357D"/>
    <w:rsid w:val="00D705FE"/>
    <w:rsid w:val="00D71E68"/>
    <w:rsid w:val="00D80A23"/>
    <w:rsid w:val="00D85CA2"/>
    <w:rsid w:val="00D86B5D"/>
    <w:rsid w:val="00D86D90"/>
    <w:rsid w:val="00D9422D"/>
    <w:rsid w:val="00D94530"/>
    <w:rsid w:val="00D96EB8"/>
    <w:rsid w:val="00D9786D"/>
    <w:rsid w:val="00D97F04"/>
    <w:rsid w:val="00DA1013"/>
    <w:rsid w:val="00DA148C"/>
    <w:rsid w:val="00DA171D"/>
    <w:rsid w:val="00DA37BB"/>
    <w:rsid w:val="00DA69E0"/>
    <w:rsid w:val="00DA7A7C"/>
    <w:rsid w:val="00DB249F"/>
    <w:rsid w:val="00DB501F"/>
    <w:rsid w:val="00DB7E0B"/>
    <w:rsid w:val="00DC656F"/>
    <w:rsid w:val="00DD0936"/>
    <w:rsid w:val="00DD0B71"/>
    <w:rsid w:val="00DD6C2B"/>
    <w:rsid w:val="00DD7E6E"/>
    <w:rsid w:val="00DE18F3"/>
    <w:rsid w:val="00DE2584"/>
    <w:rsid w:val="00DE66CA"/>
    <w:rsid w:val="00DF3F17"/>
    <w:rsid w:val="00DF69ED"/>
    <w:rsid w:val="00E04DF4"/>
    <w:rsid w:val="00E054C9"/>
    <w:rsid w:val="00E07A5C"/>
    <w:rsid w:val="00E1103D"/>
    <w:rsid w:val="00E141DA"/>
    <w:rsid w:val="00E17CFC"/>
    <w:rsid w:val="00E2035B"/>
    <w:rsid w:val="00E211C6"/>
    <w:rsid w:val="00E22D60"/>
    <w:rsid w:val="00E31CE6"/>
    <w:rsid w:val="00E3400B"/>
    <w:rsid w:val="00E36F03"/>
    <w:rsid w:val="00E40227"/>
    <w:rsid w:val="00E429DC"/>
    <w:rsid w:val="00E43E26"/>
    <w:rsid w:val="00E44E59"/>
    <w:rsid w:val="00E4591C"/>
    <w:rsid w:val="00E462AB"/>
    <w:rsid w:val="00E50D01"/>
    <w:rsid w:val="00E6542A"/>
    <w:rsid w:val="00E716D1"/>
    <w:rsid w:val="00E74B8A"/>
    <w:rsid w:val="00E7600D"/>
    <w:rsid w:val="00E767CE"/>
    <w:rsid w:val="00E76D34"/>
    <w:rsid w:val="00E80529"/>
    <w:rsid w:val="00E81C88"/>
    <w:rsid w:val="00E83A31"/>
    <w:rsid w:val="00E85BD9"/>
    <w:rsid w:val="00E85F90"/>
    <w:rsid w:val="00E87659"/>
    <w:rsid w:val="00E90D7E"/>
    <w:rsid w:val="00EA00CD"/>
    <w:rsid w:val="00EA0D39"/>
    <w:rsid w:val="00EA1B9A"/>
    <w:rsid w:val="00EA291E"/>
    <w:rsid w:val="00EA3DB9"/>
    <w:rsid w:val="00EA4C4B"/>
    <w:rsid w:val="00EA594B"/>
    <w:rsid w:val="00EA5BFB"/>
    <w:rsid w:val="00EB1473"/>
    <w:rsid w:val="00EB6285"/>
    <w:rsid w:val="00EC1A3D"/>
    <w:rsid w:val="00EC3F6B"/>
    <w:rsid w:val="00EC54BE"/>
    <w:rsid w:val="00EC78AC"/>
    <w:rsid w:val="00EC7FB3"/>
    <w:rsid w:val="00ED3B17"/>
    <w:rsid w:val="00ED775D"/>
    <w:rsid w:val="00ED7B1B"/>
    <w:rsid w:val="00EE02EB"/>
    <w:rsid w:val="00EE09BB"/>
    <w:rsid w:val="00EE1DA9"/>
    <w:rsid w:val="00EE5788"/>
    <w:rsid w:val="00EF1F48"/>
    <w:rsid w:val="00F015CE"/>
    <w:rsid w:val="00F01766"/>
    <w:rsid w:val="00F034E3"/>
    <w:rsid w:val="00F04C47"/>
    <w:rsid w:val="00F06588"/>
    <w:rsid w:val="00F06F48"/>
    <w:rsid w:val="00F12185"/>
    <w:rsid w:val="00F13C1A"/>
    <w:rsid w:val="00F1410E"/>
    <w:rsid w:val="00F145E6"/>
    <w:rsid w:val="00F15ECA"/>
    <w:rsid w:val="00F203B1"/>
    <w:rsid w:val="00F2133D"/>
    <w:rsid w:val="00F23BDE"/>
    <w:rsid w:val="00F23C8E"/>
    <w:rsid w:val="00F26058"/>
    <w:rsid w:val="00F27DE2"/>
    <w:rsid w:val="00F3234C"/>
    <w:rsid w:val="00F34C67"/>
    <w:rsid w:val="00F412AA"/>
    <w:rsid w:val="00F41ABE"/>
    <w:rsid w:val="00F44DC1"/>
    <w:rsid w:val="00F57140"/>
    <w:rsid w:val="00F574A3"/>
    <w:rsid w:val="00F630BE"/>
    <w:rsid w:val="00F640BF"/>
    <w:rsid w:val="00F646DE"/>
    <w:rsid w:val="00F7025C"/>
    <w:rsid w:val="00F711E1"/>
    <w:rsid w:val="00F716A8"/>
    <w:rsid w:val="00F72AE9"/>
    <w:rsid w:val="00F81213"/>
    <w:rsid w:val="00F82E80"/>
    <w:rsid w:val="00F93CF9"/>
    <w:rsid w:val="00F94F42"/>
    <w:rsid w:val="00F9513E"/>
    <w:rsid w:val="00F955E1"/>
    <w:rsid w:val="00F96C7C"/>
    <w:rsid w:val="00FA490A"/>
    <w:rsid w:val="00FB0BBF"/>
    <w:rsid w:val="00FB1AD7"/>
    <w:rsid w:val="00FB3A56"/>
    <w:rsid w:val="00FC03F7"/>
    <w:rsid w:val="00FC0EF0"/>
    <w:rsid w:val="00FC31E9"/>
    <w:rsid w:val="00FC508E"/>
    <w:rsid w:val="00FC53F9"/>
    <w:rsid w:val="00FD016B"/>
    <w:rsid w:val="00FD3C37"/>
    <w:rsid w:val="00FD46F9"/>
    <w:rsid w:val="00FD4B54"/>
    <w:rsid w:val="00FD6C80"/>
    <w:rsid w:val="00FE070C"/>
    <w:rsid w:val="00FE40CA"/>
    <w:rsid w:val="00FE54C8"/>
    <w:rsid w:val="00FE5A8F"/>
    <w:rsid w:val="00FF17DD"/>
    <w:rsid w:val="00FF554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9F7DCBF"/>
  <w15:docId w15:val="{67358F2E-6E7B-584A-A79F-83215F1CB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EC7FB3"/>
    <w:pPr>
      <w:spacing w:after="120"/>
    </w:pPr>
    <w:rPr>
      <w:rFonts w:ascii="Arial" w:eastAsia="Times New Roman" w:hAnsi="Arial" w:cs="Arial"/>
      <w:sz w:val="22"/>
      <w:szCs w:val="22"/>
    </w:rPr>
  </w:style>
  <w:style w:type="paragraph" w:styleId="Heading1">
    <w:name w:val="heading 1"/>
    <w:aliases w:val="h1"/>
    <w:basedOn w:val="Normal"/>
    <w:next w:val="Normal"/>
    <w:link w:val="Heading1Char"/>
    <w:qFormat/>
    <w:rsid w:val="00A97290"/>
    <w:pPr>
      <w:keepNext/>
      <w:jc w:val="center"/>
      <w:outlineLvl w:val="0"/>
    </w:pPr>
    <w:rPr>
      <w:b/>
      <w:kern w:val="28"/>
      <w:sz w:val="36"/>
    </w:rPr>
  </w:style>
  <w:style w:type="paragraph" w:styleId="Heading2">
    <w:name w:val="heading 2"/>
    <w:aliases w:val="h2,heading 2"/>
    <w:basedOn w:val="Normal"/>
    <w:next w:val="List1"/>
    <w:link w:val="Heading2Char"/>
    <w:qFormat/>
    <w:rsid w:val="008B694A"/>
    <w:pPr>
      <w:keepNext/>
      <w:spacing w:before="120" w:after="60"/>
      <w:outlineLvl w:val="1"/>
    </w:pPr>
    <w:rPr>
      <w:b/>
      <w:i/>
      <w:sz w:val="28"/>
    </w:rPr>
  </w:style>
  <w:style w:type="paragraph" w:styleId="Heading3">
    <w:name w:val="heading 3"/>
    <w:basedOn w:val="Normal"/>
    <w:next w:val="Normal"/>
    <w:link w:val="Heading3Char"/>
    <w:uiPriority w:val="9"/>
    <w:unhideWhenUsed/>
    <w:qFormat/>
    <w:rsid w:val="00274C9E"/>
    <w:pPr>
      <w:keepNext/>
      <w:keepLines/>
      <w:spacing w:before="60" w:after="60"/>
      <w:outlineLvl w:val="2"/>
    </w:pPr>
    <w:rPr>
      <w:rFonts w:eastAsiaTheme="majorEastAsia"/>
      <w:b/>
      <w:bCs/>
      <w:sz w:val="24"/>
      <w:szCs w:val="24"/>
    </w:rPr>
  </w:style>
  <w:style w:type="paragraph" w:styleId="Heading4">
    <w:name w:val="heading 4"/>
    <w:basedOn w:val="Normal"/>
    <w:next w:val="Normal"/>
    <w:link w:val="Heading4Char"/>
    <w:uiPriority w:val="9"/>
    <w:unhideWhenUsed/>
    <w:rsid w:val="000073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rsid w:val="0000730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rsid w:val="0000730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rsid w:val="00007305"/>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rsid w:val="000073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0073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8B694A"/>
    <w:rPr>
      <w:rFonts w:ascii="Arial" w:eastAsia="Times New Roman" w:hAnsi="Arial" w:cs="Arial"/>
      <w:b/>
      <w:i/>
      <w:sz w:val="28"/>
      <w:szCs w:val="22"/>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007305"/>
    <w:pPr>
      <w:numPr>
        <w:numId w:val="3"/>
      </w:numPr>
      <w:contextualSpacing/>
    </w:pPr>
  </w:style>
  <w:style w:type="character" w:styleId="CommentReference">
    <w:name w:val="annotation reference"/>
    <w:basedOn w:val="DefaultParagraphFont"/>
    <w:uiPriority w:val="99"/>
    <w:unhideWhenUsed/>
    <w:rsid w:val="00B977E7"/>
    <w:rPr>
      <w:sz w:val="18"/>
      <w:szCs w:val="18"/>
    </w:rPr>
  </w:style>
  <w:style w:type="paragraph" w:styleId="CommentText">
    <w:name w:val="annotation text"/>
    <w:basedOn w:val="Normal"/>
    <w:link w:val="CommentTextChar"/>
    <w:uiPriority w:val="99"/>
    <w:semiHidden/>
    <w:unhideWhenUsed/>
    <w:rsid w:val="00B977E7"/>
  </w:style>
  <w:style w:type="character" w:customStyle="1" w:styleId="CommentTextChar">
    <w:name w:val="Comment Text Char"/>
    <w:basedOn w:val="DefaultParagraphFont"/>
    <w:link w:val="CommentText"/>
    <w:uiPriority w:val="99"/>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274C9E"/>
    <w:rPr>
      <w:rFonts w:ascii="Arial" w:eastAsiaTheme="majorEastAsia" w:hAnsi="Arial" w:cs="Arial"/>
      <w:b/>
      <w:bCs/>
    </w:rPr>
  </w:style>
  <w:style w:type="paragraph" w:styleId="Header">
    <w:name w:val="header"/>
    <w:basedOn w:val="Normal"/>
    <w:link w:val="HeaderChar"/>
    <w:unhideWhenUsed/>
    <w:rsid w:val="009D465C"/>
    <w:pPr>
      <w:tabs>
        <w:tab w:val="center" w:pos="4320"/>
        <w:tab w:val="right" w:pos="8640"/>
      </w:tabs>
    </w:pPr>
  </w:style>
  <w:style w:type="character" w:customStyle="1" w:styleId="HeaderChar">
    <w:name w:val="Header Char"/>
    <w:basedOn w:val="DefaultParagraphFont"/>
    <w:link w:val="Header"/>
    <w:rsid w:val="009D465C"/>
    <w:rPr>
      <w:rFonts w:ascii="Helvetica Neue" w:eastAsia="Times New Roman" w:hAnsi="Helvetica Neue" w:cs="Times New Roman"/>
    </w:rPr>
  </w:style>
  <w:style w:type="table" w:styleId="TableGrid">
    <w:name w:val="Table Grid"/>
    <w:basedOn w:val="TableNormal"/>
    <w:uiPriority w:val="5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iPriority w:val="99"/>
    <w:unhideWhenUsed/>
    <w:rsid w:val="005677E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B09B6"/>
    <w:rPr>
      <w:b/>
      <w:bCs/>
      <w:sz w:val="20"/>
      <w:szCs w:val="20"/>
    </w:rPr>
  </w:style>
  <w:style w:type="character" w:customStyle="1" w:styleId="CommentSubjectChar">
    <w:name w:val="Comment Subject Char"/>
    <w:basedOn w:val="CommentTextChar"/>
    <w:link w:val="CommentSubject"/>
    <w:uiPriority w:val="99"/>
    <w:semiHidden/>
    <w:rsid w:val="004B09B6"/>
    <w:rPr>
      <w:rFonts w:ascii="Arial" w:eastAsia="Times New Roman" w:hAnsi="Arial" w:cs="Arial"/>
      <w:b/>
      <w:bCs/>
      <w:sz w:val="20"/>
      <w:szCs w:val="20"/>
    </w:rPr>
  </w:style>
  <w:style w:type="paragraph" w:styleId="Revision">
    <w:name w:val="Revision"/>
    <w:hidden/>
    <w:uiPriority w:val="99"/>
    <w:semiHidden/>
    <w:rsid w:val="004B09B6"/>
    <w:rPr>
      <w:rFonts w:ascii="Arial" w:eastAsia="Times New Roman" w:hAnsi="Arial" w:cs="Arial"/>
      <w:sz w:val="22"/>
      <w:szCs w:val="22"/>
    </w:rPr>
  </w:style>
  <w:style w:type="paragraph" w:customStyle="1" w:styleId="standard">
    <w:name w:val="standard"/>
    <w:aliases w:val="s,Standard"/>
    <w:basedOn w:val="Normal"/>
    <w:qFormat/>
    <w:rsid w:val="005C3DA1"/>
    <w:pPr>
      <w:ind w:firstLine="720"/>
    </w:pPr>
    <w:rPr>
      <w:rFonts w:cs="Times New Roman"/>
      <w:szCs w:val="24"/>
    </w:rPr>
  </w:style>
  <w:style w:type="character" w:styleId="FollowedHyperlink">
    <w:name w:val="FollowedHyperlink"/>
    <w:basedOn w:val="DefaultParagraphFont"/>
    <w:uiPriority w:val="99"/>
    <w:semiHidden/>
    <w:unhideWhenUsed/>
    <w:rsid w:val="00EA4C4B"/>
    <w:rPr>
      <w:color w:val="800080" w:themeColor="followedHyperlink"/>
      <w:u w:val="single"/>
    </w:rPr>
  </w:style>
  <w:style w:type="character" w:styleId="Emphasis">
    <w:name w:val="Emphasis"/>
    <w:basedOn w:val="DefaultParagraphFont"/>
    <w:uiPriority w:val="20"/>
    <w:rsid w:val="0061283A"/>
    <w:rPr>
      <w:i/>
      <w:iCs/>
    </w:rPr>
  </w:style>
  <w:style w:type="paragraph" w:styleId="NormalWeb">
    <w:name w:val="Normal (Web)"/>
    <w:basedOn w:val="Normal"/>
    <w:uiPriority w:val="99"/>
    <w:semiHidden/>
    <w:unhideWhenUsed/>
    <w:rsid w:val="00C54401"/>
    <w:pPr>
      <w:spacing w:before="100" w:beforeAutospacing="1" w:after="100" w:afterAutospacing="1"/>
    </w:pPr>
    <w:rPr>
      <w:rFonts w:ascii="Times New Roman" w:eastAsiaTheme="minorEastAsia" w:hAnsi="Times New Roman" w:cs="Times New Roman"/>
      <w:sz w:val="20"/>
      <w:szCs w:val="20"/>
    </w:rPr>
  </w:style>
  <w:style w:type="paragraph" w:styleId="NoSpacing">
    <w:name w:val="No Spacing"/>
    <w:uiPriority w:val="1"/>
    <w:rsid w:val="00007305"/>
    <w:rPr>
      <w:rFonts w:ascii="Arial" w:eastAsia="Times New Roman" w:hAnsi="Arial" w:cs="Arial"/>
      <w:sz w:val="22"/>
      <w:szCs w:val="22"/>
    </w:rPr>
  </w:style>
  <w:style w:type="character" w:customStyle="1" w:styleId="Heading4Char">
    <w:name w:val="Heading 4 Char"/>
    <w:basedOn w:val="DefaultParagraphFont"/>
    <w:link w:val="Heading4"/>
    <w:uiPriority w:val="9"/>
    <w:rsid w:val="00007305"/>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rsid w:val="00007305"/>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rsid w:val="00007305"/>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rsid w:val="00007305"/>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rsid w:val="00007305"/>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rsid w:val="000073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305"/>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uiPriority w:val="9"/>
    <w:rsid w:val="00007305"/>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rsid w:val="0000730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7305"/>
    <w:rPr>
      <w:color w:val="5A5A5A" w:themeColor="text1" w:themeTint="A5"/>
      <w:spacing w:val="15"/>
      <w:sz w:val="22"/>
      <w:szCs w:val="22"/>
    </w:rPr>
  </w:style>
  <w:style w:type="character" w:styleId="SubtleEmphasis">
    <w:name w:val="Subtle Emphasis"/>
    <w:basedOn w:val="DefaultParagraphFont"/>
    <w:uiPriority w:val="19"/>
    <w:rsid w:val="00007305"/>
    <w:rPr>
      <w:i/>
      <w:iCs/>
      <w:color w:val="404040" w:themeColor="text1" w:themeTint="BF"/>
    </w:rPr>
  </w:style>
  <w:style w:type="character" w:styleId="IntenseEmphasis">
    <w:name w:val="Intense Emphasis"/>
    <w:basedOn w:val="DefaultParagraphFont"/>
    <w:uiPriority w:val="21"/>
    <w:rsid w:val="00007305"/>
    <w:rPr>
      <w:i/>
      <w:iCs/>
      <w:color w:val="4F81BD" w:themeColor="accent1"/>
    </w:rPr>
  </w:style>
  <w:style w:type="character" w:styleId="Strong">
    <w:name w:val="Strong"/>
    <w:basedOn w:val="DefaultParagraphFont"/>
    <w:uiPriority w:val="22"/>
    <w:rsid w:val="00007305"/>
    <w:rPr>
      <w:b/>
      <w:bCs/>
    </w:rPr>
  </w:style>
  <w:style w:type="paragraph" w:styleId="Quote">
    <w:name w:val="Quote"/>
    <w:basedOn w:val="Normal"/>
    <w:next w:val="Normal"/>
    <w:link w:val="QuoteChar"/>
    <w:uiPriority w:val="29"/>
    <w:rsid w:val="000073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7305"/>
    <w:rPr>
      <w:rFonts w:ascii="Arial" w:eastAsia="Times New Roman" w:hAnsi="Arial" w:cs="Arial"/>
      <w:i/>
      <w:iCs/>
      <w:color w:val="404040" w:themeColor="text1" w:themeTint="BF"/>
      <w:sz w:val="22"/>
      <w:szCs w:val="22"/>
    </w:rPr>
  </w:style>
  <w:style w:type="paragraph" w:styleId="IntenseQuote">
    <w:name w:val="Intense Quote"/>
    <w:basedOn w:val="Normal"/>
    <w:next w:val="Normal"/>
    <w:link w:val="IntenseQuoteChar"/>
    <w:uiPriority w:val="30"/>
    <w:rsid w:val="000073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7305"/>
    <w:rPr>
      <w:rFonts w:ascii="Arial" w:eastAsia="Times New Roman" w:hAnsi="Arial" w:cs="Arial"/>
      <w:i/>
      <w:iCs/>
      <w:color w:val="4F81BD" w:themeColor="accent1"/>
      <w:sz w:val="22"/>
      <w:szCs w:val="22"/>
    </w:rPr>
  </w:style>
  <w:style w:type="character" w:styleId="SubtleReference">
    <w:name w:val="Subtle Reference"/>
    <w:basedOn w:val="DefaultParagraphFont"/>
    <w:uiPriority w:val="31"/>
    <w:rsid w:val="00007305"/>
    <w:rPr>
      <w:smallCaps/>
      <w:color w:val="5A5A5A" w:themeColor="text1" w:themeTint="A5"/>
    </w:rPr>
  </w:style>
  <w:style w:type="character" w:styleId="IntenseReference">
    <w:name w:val="Intense Reference"/>
    <w:basedOn w:val="DefaultParagraphFont"/>
    <w:uiPriority w:val="32"/>
    <w:rsid w:val="00007305"/>
    <w:rPr>
      <w:b/>
      <w:bCs/>
      <w:smallCaps/>
      <w:color w:val="4F81BD" w:themeColor="accent1"/>
      <w:spacing w:val="5"/>
    </w:rPr>
  </w:style>
  <w:style w:type="character" w:styleId="BookTitle">
    <w:name w:val="Book Title"/>
    <w:basedOn w:val="DefaultParagraphFont"/>
    <w:uiPriority w:val="33"/>
    <w:rsid w:val="00007305"/>
    <w:rPr>
      <w:b/>
      <w:bCs/>
      <w:i/>
      <w:iCs/>
      <w:spacing w:val="5"/>
    </w:rPr>
  </w:style>
  <w:style w:type="table" w:customStyle="1" w:styleId="TableGrid1">
    <w:name w:val="Table Grid1"/>
    <w:basedOn w:val="TableNormal"/>
    <w:next w:val="TableGrid"/>
    <w:uiPriority w:val="59"/>
    <w:rsid w:val="006445FF"/>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rsid w:val="000C73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97199">
      <w:bodyDiv w:val="1"/>
      <w:marLeft w:val="0"/>
      <w:marRight w:val="0"/>
      <w:marTop w:val="0"/>
      <w:marBottom w:val="0"/>
      <w:divBdr>
        <w:top w:val="none" w:sz="0" w:space="0" w:color="auto"/>
        <w:left w:val="none" w:sz="0" w:space="0" w:color="auto"/>
        <w:bottom w:val="none" w:sz="0" w:space="0" w:color="auto"/>
        <w:right w:val="none" w:sz="0" w:space="0" w:color="auto"/>
      </w:divBdr>
    </w:div>
    <w:div w:id="344981766">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1489856271">
      <w:bodyDiv w:val="1"/>
      <w:marLeft w:val="0"/>
      <w:marRight w:val="0"/>
      <w:marTop w:val="0"/>
      <w:marBottom w:val="0"/>
      <w:divBdr>
        <w:top w:val="none" w:sz="0" w:space="0" w:color="auto"/>
        <w:left w:val="none" w:sz="0" w:space="0" w:color="auto"/>
        <w:bottom w:val="none" w:sz="0" w:space="0" w:color="auto"/>
        <w:right w:val="none" w:sz="0" w:space="0" w:color="auto"/>
      </w:divBdr>
    </w:div>
    <w:div w:id="1558666217">
      <w:bodyDiv w:val="1"/>
      <w:marLeft w:val="0"/>
      <w:marRight w:val="0"/>
      <w:marTop w:val="0"/>
      <w:marBottom w:val="0"/>
      <w:divBdr>
        <w:top w:val="none" w:sz="0" w:space="0" w:color="auto"/>
        <w:left w:val="none" w:sz="0" w:space="0" w:color="auto"/>
        <w:bottom w:val="none" w:sz="0" w:space="0" w:color="auto"/>
        <w:right w:val="none" w:sz="0" w:space="0" w:color="auto"/>
      </w:divBdr>
    </w:div>
    <w:div w:id="1756899713">
      <w:bodyDiv w:val="1"/>
      <w:marLeft w:val="0"/>
      <w:marRight w:val="0"/>
      <w:marTop w:val="0"/>
      <w:marBottom w:val="0"/>
      <w:divBdr>
        <w:top w:val="none" w:sz="0" w:space="0" w:color="auto"/>
        <w:left w:val="none" w:sz="0" w:space="0" w:color="auto"/>
        <w:bottom w:val="none" w:sz="0" w:space="0" w:color="auto"/>
        <w:right w:val="none" w:sz="0" w:space="0" w:color="auto"/>
      </w:divBdr>
    </w:div>
    <w:div w:id="209192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KI7u_pcfAQ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KI7u_pcfAQ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lizabethTompkins/Dropbox%20(CarbonTIME)/2%20CTIME2%20General%20(1)/2.12%20Final%20Website/2.12.0%20Outlines%20&amp;%20Templates/CTIME_TG_Lesson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31B41-ECF1-B94E-9707-5EF43DAF3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CTIME_TG_Lesson_Activity_Template.dotx</Template>
  <TotalTime>0</TotalTime>
  <Pages>23</Pages>
  <Words>6737</Words>
  <Characters>38407</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Tompkins</dc:creator>
  <cp:keywords/>
  <dc:description/>
  <cp:lastModifiedBy>Tompkins, Elizabeth</cp:lastModifiedBy>
  <cp:revision>3</cp:revision>
  <dcterms:created xsi:type="dcterms:W3CDTF">2020-06-02T16:12:00Z</dcterms:created>
  <dcterms:modified xsi:type="dcterms:W3CDTF">2020-06-02T16:12:00Z</dcterms:modified>
</cp:coreProperties>
</file>